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7"/>
      <w:bookmarkEnd w:id="0"/>
      <w:bookmarkStart w:id="1" w:name="_Hlt450039480"/>
      <w:bookmarkEnd w:id="1"/>
      <w:bookmarkStart w:id="2" w:name="_Hlt450051172"/>
      <w:bookmarkEnd w:id="2"/>
      <w:bookmarkStart w:id="3" w:name="_Hlt449016246"/>
      <w:bookmarkEnd w:id="3"/>
      <w:bookmarkStart w:id="4" w:name="_Hlt450066085"/>
      <w:bookmarkEnd w:id="4"/>
      <w:bookmarkStart w:id="5" w:name="_Hlt448930105"/>
      <w:bookmarkEnd w:id="5"/>
      <w:bookmarkStart w:id="6" w:name="OLE_LINK27"/>
      <w:bookmarkStart w:id="7" w:name="OLE_LINK111"/>
      <w:bookmarkStart w:id="8" w:name="OLE_LINK49"/>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6bis</w:t>
      </w:r>
      <w:r>
        <w:rPr>
          <w:b/>
          <w:sz w:val="24"/>
        </w:rPr>
        <w:tab/>
      </w:r>
      <w:r>
        <w:rPr>
          <w:rFonts w:hint="eastAsia"/>
          <w:b/>
          <w:sz w:val="24"/>
        </w:rPr>
        <w:t>R4-25</w:t>
      </w:r>
      <w:r>
        <w:rPr>
          <w:rFonts w:hint="eastAsia" w:eastAsia="宋体"/>
          <w:b/>
          <w:sz w:val="24"/>
          <w:lang w:val="en-US" w:eastAsia="zh-CN"/>
        </w:rPr>
        <w:t>14004</w:t>
      </w:r>
    </w:p>
    <w:p>
      <w:pPr>
        <w:pStyle w:val="8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b/>
          <w:sz w:val="24"/>
        </w:rPr>
        <w:t>Prague, CZ</w:t>
      </w:r>
      <w:r>
        <w:rPr>
          <w:rFonts w:hint="eastAsia"/>
          <w:b/>
          <w:sz w:val="24"/>
          <w:lang w:val="en-US" w:eastAsia="zh-CN"/>
        </w:rPr>
        <w:t xml:space="preserve">, 13th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bookmarkEnd w:id="6"/>
    <w:bookmarkEnd w:id="7"/>
    <w:bookmarkEnd w:id="8"/>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right"/>
              <w:textAlignment w:val="auto"/>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38.101-2</w:t>
            </w:r>
            <w:r>
              <w:rPr>
                <w:b/>
                <w:sz w:val="28"/>
              </w:rPr>
              <w:fldChar w:fldCharType="end"/>
            </w:r>
          </w:p>
        </w:tc>
        <w:tc>
          <w:tcPr>
            <w:tcW w:w="709" w:type="dxa"/>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p>
        </w:tc>
        <w:tc>
          <w:tcPr>
            <w:tcW w:w="709" w:type="dxa"/>
          </w:tcPr>
          <w:p>
            <w:pPr>
              <w:pStyle w:val="83"/>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3"/>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sz w:val="28"/>
              </w:rPr>
            </w:pPr>
            <w:r>
              <w:fldChar w:fldCharType="begin"/>
            </w:r>
            <w:r>
              <w:instrText xml:space="preserve"> DOCPROPERTY  Version  \* MERGEFORMAT </w:instrText>
            </w:r>
            <w:r>
              <w:fldChar w:fldCharType="separate"/>
            </w:r>
            <w:r>
              <w:rPr>
                <w:rFonts w:hint="eastAsia" w:eastAsia="宋体"/>
                <w:b/>
                <w:sz w:val="28"/>
                <w:lang w:val="en-US" w:eastAsia="zh-CN"/>
              </w:rPr>
              <w:t>17.19.0</w:t>
            </w:r>
            <w:r>
              <w:rPr>
                <w:b/>
                <w:sz w:val="28"/>
              </w:rPr>
              <w:fldChar w:fldCharType="end"/>
            </w:r>
          </w:p>
        </w:tc>
        <w:tc>
          <w:tcPr>
            <w:tcW w:w="143"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3"/>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lang w:val="en-US"/>
              </w:rPr>
            </w:pPr>
            <w:r>
              <w:rPr>
                <w:rFonts w:hint="eastAsia" w:cs="Arial"/>
                <w:sz w:val="20"/>
                <w:szCs w:val="20"/>
                <w:lang w:val="en-US" w:eastAsia="zh-CN"/>
              </w:rPr>
              <w:t xml:space="preserve">Draft </w:t>
            </w:r>
            <w:r>
              <w:rPr>
                <w:rFonts w:hint="eastAsia" w:ascii="Arial" w:hAnsi="Arial" w:cs="Arial"/>
                <w:sz w:val="20"/>
                <w:szCs w:val="20"/>
                <w:lang w:val="en-US" w:eastAsia="zh-CN"/>
              </w:rPr>
              <w:t>CR for 38.101-</w:t>
            </w:r>
            <w:r>
              <w:rPr>
                <w:rFonts w:hint="eastAsia" w:cs="Arial"/>
                <w:sz w:val="20"/>
                <w:szCs w:val="20"/>
                <w:lang w:val="en-US" w:eastAsia="zh-CN"/>
              </w:rPr>
              <w:t>2</w:t>
            </w:r>
            <w:r>
              <w:rPr>
                <w:rFonts w:hint="eastAsia" w:ascii="Arial" w:hAnsi="Arial" w:cs="Arial"/>
                <w:sz w:val="20"/>
                <w:szCs w:val="20"/>
                <w:lang w:val="en-US" w:eastAsia="zh-CN"/>
              </w:rPr>
              <w:t xml:space="preserve"> Correct the</w:t>
            </w:r>
            <w:r>
              <w:rPr>
                <w:rFonts w:hint="eastAsia" w:cs="Arial"/>
                <w:sz w:val="20"/>
                <w:szCs w:val="20"/>
                <w:lang w:val="en-US" w:eastAsia="zh-CN"/>
              </w:rPr>
              <w:t xml:space="preserve"> </w:t>
            </w:r>
            <w:r>
              <w:rPr>
                <w:rFonts w:hint="eastAsia"/>
                <w:iCs/>
                <w:vertAlign w:val="baseline"/>
                <w:lang w:val="en-US" w:eastAsia="zh-CN"/>
              </w:rPr>
              <w:t>descriptions for</w:t>
            </w:r>
            <w:r>
              <w:rPr>
                <w:rFonts w:hint="eastAsia" w:ascii="Arial" w:hAnsi="Arial" w:cs="Arial"/>
                <w:sz w:val="20"/>
                <w:szCs w:val="20"/>
                <w:lang w:val="en-US" w:eastAsia="zh-CN"/>
              </w:rPr>
              <w:t xml:space="preserve"> </w:t>
            </w:r>
            <w:r>
              <w:rPr>
                <w:iCs/>
                <w:lang w:eastAsia="zh-CN"/>
              </w:rPr>
              <w:t>BW</w:t>
            </w:r>
            <w:r>
              <w:rPr>
                <w:iCs/>
                <w:vertAlign w:val="subscript"/>
                <w:lang w:eastAsia="zh-CN"/>
              </w:rPr>
              <w:t>intraCA</w:t>
            </w:r>
            <w:r>
              <w:rPr>
                <w:rFonts w:hint="eastAsia"/>
                <w:iCs/>
                <w:vertAlign w:val="baseline"/>
                <w:lang w:val="en-US" w:eastAsia="zh-CN"/>
              </w:rPr>
              <w:t xml:space="preserve"> and A-MPR NS_202</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ZTE Corporation,Sanechips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rPr>
                <w:lang w:val="en-US"/>
              </w:rPr>
              <w:t>NR_mmWave_protect-Core</w:t>
            </w:r>
          </w:p>
        </w:tc>
        <w:tc>
          <w:tcPr>
            <w:tcW w:w="567" w:type="dxa"/>
            <w:tcBorders>
              <w:left w:val="nil"/>
            </w:tcBorders>
          </w:tcPr>
          <w:p>
            <w:pPr>
              <w:pStyle w:val="83"/>
              <w:keepNext/>
              <w:keepLines/>
              <w:pageBreakBefore w:val="0"/>
              <w:widowControl/>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10</w:t>
            </w:r>
            <w:r>
              <w:t>-</w:t>
            </w:r>
            <w:r>
              <w:rPr>
                <w:rFonts w:hint="eastAsia" w:eastAsia="宋体"/>
                <w:lang w:val="en-US" w:eastAsia="zh-CN"/>
              </w:rPr>
              <w:t>17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267" w:type="dxa"/>
            <w:gridSpan w:val="2"/>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1417" w:type="dxa"/>
            <w:gridSpan w:val="3"/>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83"/>
              <w:keepNext/>
              <w:keepLines/>
              <w:pageBreakBefore w:val="0"/>
              <w:widowControl/>
              <w:kinsoku/>
              <w:wordWrap/>
              <w:overflowPunct/>
              <w:topLinePunct w:val="0"/>
              <w:autoSpaceDE/>
              <w:autoSpaceDN/>
              <w:bidi w:val="0"/>
              <w:adjustRightInd/>
              <w:snapToGrid/>
              <w:spacing w:after="0"/>
              <w:ind w:left="100" w:right="-609"/>
              <w:textAlignment w:val="auto"/>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3"/>
              <w:keepNext/>
              <w:keepLines/>
              <w:pageBreakBefore w:val="0"/>
              <w:widowControl/>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lang w:val="en-US"/>
              </w:rPr>
            </w:pPr>
            <w:r>
              <w:rPr>
                <w:rFonts w:hint="eastAsia" w:eastAsia="宋体"/>
                <w:lang w:val="en-US" w:eastAsia="zh-CN"/>
              </w:rPr>
              <w:fldChar w:fldCharType="begin"/>
            </w:r>
            <w:r>
              <w:rPr>
                <w:rFonts w:hint="eastAsia" w:eastAsia="宋体"/>
                <w:lang w:val="en-US" w:eastAsia="zh-CN"/>
              </w:rPr>
              <w:instrText xml:space="preserve"> DOCPROPERTY  Release  \* MERGEFORMAT </w:instrText>
            </w:r>
            <w:r>
              <w:rPr>
                <w:rFonts w:hint="eastAsia" w:eastAsia="宋体"/>
                <w:lang w:val="en-US" w:eastAsia="zh-CN"/>
              </w:rPr>
              <w:fldChar w:fldCharType="separate"/>
            </w:r>
            <w:r>
              <w:rPr>
                <w:rFonts w:hint="eastAsia" w:eastAsia="宋体"/>
                <w:lang w:val="en-US" w:eastAsia="zh-CN"/>
              </w:rPr>
              <w:t>Rel-1</w:t>
            </w:r>
            <w:r>
              <w:rPr>
                <w:rFonts w:hint="eastAsia" w:eastAsia="宋体"/>
                <w:lang w:val="en-US" w:eastAsia="zh-CN"/>
              </w:rPr>
              <w:fldChar w:fldCharType="end"/>
            </w:r>
            <w:r>
              <w:rPr>
                <w:rFonts w:hint="eastAsia" w:eastAsia="宋体"/>
                <w:lang w:val="en-US" w:eastAsia="zh-CN"/>
              </w:rPr>
              <w:t>7</w:t>
            </w:r>
            <w:bookmarkStart w:id="165" w:name="_GoBack"/>
            <w:bookmarkEnd w:id="165"/>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keepNext/>
              <w:keepLines/>
              <w:pageBreakBefore w:val="0"/>
              <w:widowControl/>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keepNext/>
              <w:keepLines/>
              <w:pageBreakBefore w:val="0"/>
              <w:widowControl/>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eastAsia="宋体"/>
                <w:lang w:val="en-US" w:eastAsia="zh-CN"/>
              </w:rPr>
            </w:pPr>
            <w:r>
              <w:rPr>
                <w:rFonts w:hint="eastAsia" w:eastAsia="宋体"/>
                <w:lang w:val="en-US" w:eastAsia="zh-CN"/>
              </w:rPr>
              <w:t>This draft CR is mirror CR of R4-2514002.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Arial" w:hAnsi="Arial" w:eastAsia="宋体" w:cs="Arial"/>
                <w:vertAlign w:val="baseline"/>
                <w:lang w:val="en-US" w:eastAsia="zh-CN"/>
              </w:rPr>
            </w:pPr>
            <w:r>
              <w:rPr>
                <w:rFonts w:hint="default" w:ascii="Arial" w:hAnsi="Arial" w:eastAsia="宋体" w:cs="Arial"/>
                <w:lang w:val="en-US" w:eastAsia="zh-CN"/>
              </w:rPr>
              <w:t xml:space="preserve">1. To update the description for </w:t>
            </w:r>
            <w:r>
              <w:rPr>
                <w:rFonts w:hint="default" w:ascii="Arial" w:hAnsi="Arial" w:cs="Arial"/>
              </w:rPr>
              <w:t>BW</w:t>
            </w:r>
            <w:r>
              <w:rPr>
                <w:rFonts w:hint="default" w:ascii="Arial" w:hAnsi="Arial" w:cs="Arial"/>
                <w:vertAlign w:val="subscript"/>
              </w:rPr>
              <w:t>intraCA</w:t>
            </w:r>
            <w:r>
              <w:rPr>
                <w:rFonts w:hint="default" w:ascii="Arial" w:hAnsi="Arial" w:eastAsia="宋体" w:cs="Arial"/>
                <w:vertAlign w:val="subscript"/>
                <w:lang w:val="en-US" w:eastAsia="zh-CN"/>
              </w:rPr>
              <w:t xml:space="preserve"> </w:t>
            </w:r>
            <w:r>
              <w:rPr>
                <w:rFonts w:hint="default" w:ascii="Arial" w:hAnsi="Arial" w:eastAsia="宋体" w:cs="Arial"/>
                <w:vertAlign w:val="baseline"/>
                <w:lang w:val="en-US" w:eastAsia="zh-CN"/>
              </w:rPr>
              <w:t>in the</w:t>
            </w:r>
            <w:r>
              <w:rPr>
                <w:rFonts w:hint="eastAsia" w:ascii="Arial" w:hAnsi="Arial" w:eastAsia="宋体" w:cs="Arial"/>
                <w:vertAlign w:val="baseline"/>
                <w:lang w:val="en-US" w:eastAsia="zh-CN"/>
              </w:rPr>
              <w:t xml:space="preserve"> symbols part.</w:t>
            </w:r>
            <w:r>
              <w:rPr>
                <w:rFonts w:hint="default" w:ascii="Arial" w:hAnsi="Arial" w:eastAsia="宋体" w:cs="Arial"/>
                <w:vertAlign w:val="baseline"/>
                <w:lang w:val="en-US" w:eastAsia="zh-CN"/>
              </w:rPr>
              <w:t xml:space="preserve"> </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lang w:val="en-US" w:eastAsia="zh-CN"/>
              </w:rPr>
            </w:pPr>
            <w:r>
              <w:rPr>
                <w:rFonts w:hint="default" w:ascii="Arial" w:hAnsi="Arial" w:cs="Arial"/>
                <w:vertAlign w:val="baseline"/>
                <w:lang w:val="en-US" w:eastAsia="zh-CN"/>
              </w:rPr>
              <w:t xml:space="preserve">2. </w:t>
            </w:r>
            <w:r>
              <w:rPr>
                <w:rFonts w:hint="eastAsia" w:ascii="Arial" w:hAnsi="Arial" w:cs="Arial"/>
                <w:vertAlign w:val="baseline"/>
                <w:lang w:val="en-US" w:eastAsia="zh-CN"/>
              </w:rPr>
              <w:t xml:space="preserve">To </w:t>
            </w:r>
            <w:r>
              <w:rPr>
                <w:rFonts w:hint="eastAsia"/>
                <w:iCs/>
                <w:vertAlign w:val="baseline"/>
                <w:lang w:val="en-US" w:eastAsia="zh-CN"/>
              </w:rPr>
              <w:t xml:space="preserve">explicit differentiate the requirements for  </w:t>
            </w:r>
            <w:r>
              <w:rPr>
                <w:rFonts w:hint="default"/>
                <w:iCs/>
                <w:vertAlign w:val="baseline"/>
                <w:lang w:val="en-US" w:eastAsia="zh-CN"/>
              </w:rPr>
              <w:t>‘</w:t>
            </w:r>
            <w:r>
              <w:rPr>
                <w:rFonts w:hint="eastAsia"/>
                <w:iCs/>
                <w:vertAlign w:val="baseline"/>
                <w:lang w:val="en-US" w:eastAsia="zh-CN"/>
              </w:rPr>
              <w:t>with contiguous RB allocation</w:t>
            </w:r>
            <w:r>
              <w:rPr>
                <w:rFonts w:hint="default"/>
                <w:iCs/>
                <w:vertAlign w:val="baseline"/>
                <w:lang w:val="en-US" w:eastAsia="zh-CN"/>
              </w:rPr>
              <w:t>’</w:t>
            </w:r>
            <w:r>
              <w:rPr>
                <w:rFonts w:hint="eastAsia"/>
                <w:iCs/>
                <w:vertAlign w:val="baseline"/>
                <w:lang w:val="en-US" w:eastAsia="zh-CN"/>
              </w:rPr>
              <w:t xml:space="preserve"> and </w:t>
            </w:r>
            <w:r>
              <w:rPr>
                <w:rFonts w:hint="default"/>
                <w:iCs/>
                <w:vertAlign w:val="baseline"/>
                <w:lang w:val="en-US" w:eastAsia="zh-CN"/>
              </w:rPr>
              <w:t>‘</w:t>
            </w:r>
            <w:r>
              <w:rPr>
                <w:rFonts w:hint="eastAsia"/>
                <w:iCs/>
                <w:vertAlign w:val="baseline"/>
                <w:lang w:val="en-US" w:eastAsia="zh-CN"/>
              </w:rPr>
              <w:t>without contiguous RB allocation</w:t>
            </w:r>
            <w:r>
              <w:rPr>
                <w:rFonts w:hint="default"/>
                <w:iCs/>
                <w:vertAlign w:val="baseline"/>
                <w:lang w:val="en-US" w:eastAsia="zh-CN"/>
              </w:rPr>
              <w:t>’</w:t>
            </w:r>
            <w:r>
              <w:rPr>
                <w:rFonts w:hint="eastAsia"/>
                <w:iCs/>
                <w:vertAlign w:val="baseline"/>
                <w:lang w:val="en-US" w:eastAsia="zh-CN"/>
              </w:rPr>
              <w:t xml:space="preserve"> for intra-band contiguous CA.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rPr>
            </w:pPr>
            <w:r>
              <w:rPr>
                <w:rFonts w:hint="default" w:ascii="Arial" w:hAnsi="Arial" w:eastAsia="宋体" w:cs="Arial"/>
                <w:lang w:val="en-US" w:eastAsia="zh-CN"/>
              </w:rPr>
              <w:t xml:space="preserve">It will cause confusion that </w:t>
            </w:r>
            <w:r>
              <w:rPr>
                <w:rFonts w:hint="default" w:ascii="Arial" w:hAnsi="Arial" w:cs="Arial"/>
                <w:iCs/>
                <w:vertAlign w:val="baseline"/>
                <w:lang w:val="en-US" w:eastAsia="zh-CN"/>
              </w:rPr>
              <w:t>intra-band non-contiguous CA is excluded, and NS_202 A-MPR requirements for intra-band contiguous with contiguous RB allocation are unclear.</w:t>
            </w:r>
          </w:p>
        </w:tc>
      </w:tr>
      <w:tr>
        <w:tblPrEx>
          <w:tblCellMar>
            <w:top w:w="0" w:type="dxa"/>
            <w:left w:w="42" w:type="dxa"/>
            <w:bottom w:w="0" w:type="dxa"/>
            <w:right w:w="42" w:type="dxa"/>
          </w:tblCellMar>
        </w:tblPrEx>
        <w:tc>
          <w:tcPr>
            <w:tcW w:w="2694" w:type="dxa"/>
            <w:gridSpan w:val="2"/>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3.2, 6.2A.3.3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83"/>
              <w:keepNext/>
              <w:keepLines/>
              <w:pageBreakBefore w:val="0"/>
              <w:widowControl/>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widowControl/>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p>
        </w:tc>
        <w:tc>
          <w:tcPr>
            <w:tcW w:w="2977" w:type="dxa"/>
            <w:gridSpan w:val="4"/>
          </w:tcPr>
          <w:p>
            <w:pPr>
              <w:pStyle w:val="83"/>
              <w:keepNext/>
              <w:keepLines/>
              <w:pageBreakBefore w:val="0"/>
              <w:widowControl/>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38.521-</w:t>
            </w:r>
            <w:r>
              <w:rPr>
                <w:rFonts w:hint="eastAsia" w:eastAsia="宋体"/>
                <w:lang w:val="en-US" w:eastAsia="zh-CN"/>
              </w:rPr>
              <w:t>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widowControl/>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keepLines/>
              <w:pageBreakBefore w:val="0"/>
              <w:widowControl/>
              <w:kinsoku/>
              <w:wordWrap/>
              <w:overflowPunct/>
              <w:topLinePunct w:val="0"/>
              <w:autoSpaceDE/>
              <w:autoSpaceDN/>
              <w:bidi w:val="0"/>
              <w:adjustRightInd/>
              <w:snapToGrid/>
              <w:spacing w:after="0"/>
              <w:ind w:left="10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p>
        </w:tc>
      </w:tr>
    </w:tbl>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bookmarkStart w:id="10" w:name="_Toc84404886"/>
      <w:bookmarkStart w:id="11" w:name="_Toc83580377"/>
      <w:bookmarkStart w:id="12" w:name="_Toc84413495"/>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10"/>
      <w:bookmarkEnd w:id="11"/>
      <w:bookmarkEnd w:id="12"/>
    </w:p>
    <w:p>
      <w:pPr>
        <w:pStyle w:val="3"/>
      </w:pPr>
      <w:bookmarkStart w:id="13" w:name="_Toc145691136"/>
      <w:bookmarkStart w:id="14" w:name="_Toc83130747"/>
      <w:bookmarkStart w:id="15" w:name="_Toc131707321"/>
      <w:bookmarkStart w:id="16" w:name="_Toc37322552"/>
      <w:bookmarkStart w:id="17" w:name="_Toc52203611"/>
      <w:bookmarkStart w:id="18" w:name="_Toc37321367"/>
      <w:bookmarkStart w:id="19" w:name="_Toc106545553"/>
      <w:bookmarkStart w:id="20" w:name="_Toc137454079"/>
      <w:bookmarkStart w:id="21" w:name="_Toc36548048"/>
      <w:bookmarkStart w:id="22" w:name="_Toc124292164"/>
      <w:bookmarkStart w:id="23" w:name="_Toc124292869"/>
      <w:bookmarkStart w:id="24" w:name="_Toc29804478"/>
      <w:bookmarkStart w:id="25" w:name="_Toc61118159"/>
      <w:bookmarkStart w:id="26" w:name="_Toc98869995"/>
      <w:bookmarkStart w:id="27" w:name="_Toc155383077"/>
      <w:bookmarkStart w:id="28" w:name="_Toc45889420"/>
      <w:bookmarkStart w:id="29" w:name="_Toc75295618"/>
      <w:bookmarkStart w:id="30" w:name="_Toc37253266"/>
      <w:bookmarkStart w:id="31" w:name="_Toc90588993"/>
      <w:bookmarkStart w:id="32" w:name="_Toc124291801"/>
      <w:bookmarkStart w:id="33" w:name="_Toc138967920"/>
      <w:bookmarkStart w:id="34" w:name="_Toc138887013"/>
      <w:bookmarkStart w:id="35" w:name="_Toc161755433"/>
      <w:bookmarkStart w:id="36" w:name="_Toc115255370"/>
      <w:bookmarkStart w:id="37" w:name="_Toc67922955"/>
      <w:bookmarkStart w:id="38" w:name="_Toc37253598"/>
      <w:bookmarkStart w:id="39" w:name="_Toc76510043"/>
      <w:bookmarkStart w:id="40" w:name="_Toc21339261"/>
      <w:bookmarkStart w:id="41" w:name="_Toc53172401"/>
      <w:bookmarkStart w:id="42" w:name="_Toc169870249"/>
      <w:bookmarkStart w:id="43" w:name="_Toc130569111"/>
      <w:bookmarkStart w:id="44" w:name="_Toc114501075"/>
      <w:r>
        <w:t>3.2</w:t>
      </w:r>
      <w:r>
        <w:tab/>
      </w:r>
      <w:r>
        <w:t>Symbols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pPr>
        <w:keepNext/>
      </w:pPr>
      <w:r>
        <w:t>For the purposes of the present document, the following symbols apply:</w:t>
      </w:r>
    </w:p>
    <w:p>
      <w:pPr>
        <w:pStyle w:val="63"/>
      </w:pPr>
      <w:r>
        <w:t>∆EIRP</w:t>
      </w:r>
      <w:r>
        <w:rPr>
          <w:vertAlign w:val="subscript"/>
        </w:rPr>
        <w:t>BC</w:t>
      </w:r>
      <w:r>
        <w:tab/>
      </w:r>
      <w:r>
        <w:t>The beam correspondence tolerance, where ∆EIRP</w:t>
      </w:r>
      <w:r>
        <w:rPr>
          <w:vertAlign w:val="subscript"/>
        </w:rPr>
        <w:t>BC</w:t>
      </w:r>
      <w:r>
        <w:t xml:space="preserve"> = EIRP</w:t>
      </w:r>
      <w:r>
        <w:rPr>
          <w:vertAlign w:val="subscript"/>
        </w:rPr>
        <w:t>2</w:t>
      </w:r>
      <w:r>
        <w:t xml:space="preserve"> – EIRP</w:t>
      </w:r>
      <w:r>
        <w:rPr>
          <w:vertAlign w:val="subscript"/>
        </w:rPr>
        <w:t>1</w:t>
      </w:r>
    </w:p>
    <w:p>
      <w:pPr>
        <w:pStyle w:val="63"/>
      </w:pPr>
      <w:r>
        <w:t>ΔF</w:t>
      </w:r>
      <w:r>
        <w:rPr>
          <w:vertAlign w:val="subscript"/>
        </w:rPr>
        <w:t>Global</w:t>
      </w:r>
      <w:r>
        <w:rPr>
          <w:vertAlign w:val="subscript"/>
        </w:rPr>
        <w:tab/>
      </w:r>
      <w:r>
        <w:t>Granularity of the global frequency raster</w:t>
      </w:r>
    </w:p>
    <w:p>
      <w:pPr>
        <w:pStyle w:val="63"/>
        <w:rPr>
          <w:rFonts w:eastAsia="Yu Mincho"/>
        </w:rPr>
      </w:pPr>
      <w:r>
        <w:rPr>
          <w:rFonts w:eastAsia="Yu Mincho"/>
        </w:rPr>
        <w:t>ΔF</w:t>
      </w:r>
      <w:r>
        <w:rPr>
          <w:rFonts w:eastAsia="Yu Mincho"/>
          <w:vertAlign w:val="subscript"/>
        </w:rPr>
        <w:t>Raster</w:t>
      </w:r>
      <w:r>
        <w:rPr>
          <w:rFonts w:eastAsia="Yu Mincho"/>
        </w:rPr>
        <w:tab/>
      </w:r>
      <w:r>
        <w:rPr>
          <w:rFonts w:eastAsia="Yu Mincho"/>
        </w:rPr>
        <w:t>Band dependent channel raster granularity</w:t>
      </w:r>
    </w:p>
    <w:p>
      <w:pPr>
        <w:pStyle w:val="63"/>
      </w:pPr>
      <w:bookmarkStart w:id="45" w:name="_Hlk501040408"/>
      <w:r>
        <w:t>Δ</w:t>
      </w:r>
      <w:r>
        <w:rPr>
          <w:rFonts w:hint="eastAsia"/>
          <w:lang w:eastAsia="zh-CN"/>
        </w:rPr>
        <w:t>f</w:t>
      </w:r>
      <w:r>
        <w:rPr>
          <w:vertAlign w:val="subscript"/>
        </w:rPr>
        <w:t>OOB</w:t>
      </w:r>
      <w:r>
        <w:rPr>
          <w:vertAlign w:val="subscript"/>
        </w:rPr>
        <w:tab/>
      </w:r>
      <w:r>
        <w:t>Δ Frequency of Out Of Band emission</w:t>
      </w:r>
    </w:p>
    <w:p>
      <w:pPr>
        <w:pStyle w:val="63"/>
      </w:pPr>
      <w:r>
        <w:rPr>
          <w:rFonts w:hint="eastAsia" w:eastAsia="Yu Mincho"/>
        </w:rPr>
        <w:t>Δ</w:t>
      </w:r>
      <w:r>
        <w:rPr>
          <w:rFonts w:eastAsia="Yu Mincho"/>
          <w:vertAlign w:val="subscript"/>
        </w:rPr>
        <w:t>RB</w:t>
      </w:r>
      <w:r>
        <w:tab/>
      </w:r>
      <w:r>
        <w:t>The starting frequency offset between the allocated RB and the measured non-allocated RB</w:t>
      </w:r>
    </w:p>
    <w:p>
      <w:pPr>
        <w:pStyle w:val="63"/>
      </w:pPr>
      <w:r>
        <w:t>ΔR</w:t>
      </w:r>
      <w:r>
        <w:rPr>
          <w:vertAlign w:val="subscript"/>
        </w:rPr>
        <w:t>IB</w:t>
      </w:r>
      <w:r>
        <w:rPr>
          <w:vertAlign w:val="subscript"/>
        </w:rPr>
        <w:tab/>
      </w:r>
      <w:r>
        <w:t>Allowed reference sensitivity relaxation due to support for inter-band CA operation</w:t>
      </w:r>
    </w:p>
    <w:p>
      <w:pPr>
        <w:pStyle w:val="63"/>
        <w:rPr>
          <w:i/>
        </w:rPr>
      </w:pPr>
      <w:r>
        <w:t>ΔR</w:t>
      </w:r>
      <w:r>
        <w:rPr>
          <w:vertAlign w:val="subscript"/>
        </w:rPr>
        <w:t>IBC</w:t>
      </w:r>
      <w:r>
        <w:rPr>
          <w:vertAlign w:val="subscript"/>
        </w:rPr>
        <w:tab/>
      </w:r>
      <w:r>
        <w:t>Allowed reference sensitivity relaxation due to support for intra-band contiguous CA operation</w:t>
      </w:r>
    </w:p>
    <w:p>
      <w:pPr>
        <w:pStyle w:val="63"/>
      </w:pPr>
      <w:r>
        <w:t>ΔR</w:t>
      </w:r>
      <w:r>
        <w:rPr>
          <w:vertAlign w:val="subscript"/>
        </w:rPr>
        <w:t>IBNC</w:t>
      </w:r>
      <w:r>
        <w:rPr>
          <w:vertAlign w:val="subscript"/>
        </w:rPr>
        <w:tab/>
      </w:r>
      <w:r>
        <w:t>Allowed reference sensitivity relaxation due to support for intra-band non-contiguous CA operation</w:t>
      </w:r>
    </w:p>
    <w:bookmarkEnd w:id="45"/>
    <w:p>
      <w:pPr>
        <w:pStyle w:val="63"/>
      </w:pPr>
      <w:r>
        <w:t>ΔMB</w:t>
      </w:r>
      <w:r>
        <w:rPr>
          <w:vertAlign w:val="subscript"/>
        </w:rPr>
        <w:t>P,n</w:t>
      </w:r>
      <w:r>
        <w:tab/>
      </w:r>
      <w:r>
        <w:t>Allowed relaxation to minimum peak EIRP and reference sensitivity due to support for multi-band operation, per supported band in a combination.</w:t>
      </w:r>
    </w:p>
    <w:p>
      <w:pPr>
        <w:pStyle w:val="63"/>
      </w:pPr>
      <w:r>
        <w:t>ΔMB</w:t>
      </w:r>
      <w:r>
        <w:rPr>
          <w:vertAlign w:val="subscript"/>
        </w:rPr>
        <w:t>S,n</w:t>
      </w:r>
      <w:r>
        <w:tab/>
      </w:r>
      <w:r>
        <w:t>Allowed relaxation to EIRP spherical coverage and EIS spherical coverage due to support for multi-band operation, per supported band in a combination</w:t>
      </w:r>
    </w:p>
    <w:p>
      <w:pPr>
        <w:pStyle w:val="63"/>
      </w:pPr>
      <w:r>
        <w:rPr>
          <w:rFonts w:hint="eastAsia"/>
        </w:rPr>
        <w:t>∑MB</w:t>
      </w:r>
      <w:r>
        <w:rPr>
          <w:vertAlign w:val="subscript"/>
        </w:rPr>
        <w:t>P</w:t>
      </w:r>
      <w:r>
        <w:rPr>
          <w:rFonts w:hint="eastAsia"/>
        </w:rPr>
        <w:tab/>
      </w:r>
      <w:r>
        <w:rPr>
          <w:rFonts w:hint="eastAsia"/>
        </w:rPr>
        <w:t xml:space="preserve">Total allowed relaxation to minimum peak EIRP and reference sensitivity due to support for multi-band operation, for all </w:t>
      </w:r>
      <w:r>
        <w:t xml:space="preserve">supported </w:t>
      </w:r>
      <w:r>
        <w:rPr>
          <w:rFonts w:hint="eastAsia"/>
        </w:rPr>
        <w:t>bands in a combination</w:t>
      </w:r>
    </w:p>
    <w:p>
      <w:pPr>
        <w:pStyle w:val="63"/>
      </w:pPr>
      <w:r>
        <w:rPr>
          <w:rFonts w:hint="eastAsia"/>
        </w:rPr>
        <w:t>∑MB</w:t>
      </w:r>
      <w:r>
        <w:rPr>
          <w:vertAlign w:val="subscript"/>
        </w:rPr>
        <w:t>S</w:t>
      </w:r>
      <w:r>
        <w:rPr>
          <w:rFonts w:hint="eastAsia"/>
        </w:rPr>
        <w:tab/>
      </w:r>
      <w:r>
        <w:rPr>
          <w:rFonts w:hint="eastAsia"/>
        </w:rPr>
        <w:t xml:space="preserve">Total allowed relaxation to each, EIRP spherical coverage and EIS spherical coverage due to support for multi-band operation, for all </w:t>
      </w:r>
      <w:r>
        <w:t xml:space="preserve">supported </w:t>
      </w:r>
      <w:r>
        <w:rPr>
          <w:rFonts w:hint="eastAsia"/>
        </w:rPr>
        <w:t>bands in a combination</w:t>
      </w:r>
    </w:p>
    <w:p>
      <w:pPr>
        <w:pStyle w:val="63"/>
      </w:pPr>
      <w:r>
        <w:t>BW</w:t>
      </w:r>
      <w:r>
        <w:rPr>
          <w:vertAlign w:val="subscript"/>
        </w:rPr>
        <w:t>Channel</w:t>
      </w:r>
      <w:r>
        <w:tab/>
      </w:r>
      <w:r>
        <w:t>Channel bandwidth</w:t>
      </w:r>
    </w:p>
    <w:p>
      <w:pPr>
        <w:pStyle w:val="63"/>
      </w:pPr>
      <w:r>
        <w:t>BW</w:t>
      </w:r>
      <w:r>
        <w:rPr>
          <w:vertAlign w:val="subscript"/>
        </w:rPr>
        <w:t>Channel_CA</w:t>
      </w:r>
      <w:r>
        <w:tab/>
      </w:r>
      <w:r>
        <w:t>Aggregated channel bandwidth, expressed in MHz</w:t>
      </w:r>
    </w:p>
    <w:p>
      <w:pPr>
        <w:pStyle w:val="63"/>
      </w:pPr>
      <w:r>
        <w:t>BW</w:t>
      </w:r>
      <w:r>
        <w:rPr>
          <w:vertAlign w:val="subscript"/>
        </w:rPr>
        <w:t>GB</w:t>
      </w:r>
      <w:r>
        <w:tab/>
      </w:r>
      <w:r>
        <w:t>max( BW</w:t>
      </w:r>
      <w:r>
        <w:rPr>
          <w:vertAlign w:val="subscript"/>
        </w:rPr>
        <w:t>GB,Channel(k)</w:t>
      </w:r>
      <w:r>
        <w:t xml:space="preserve"> )</w:t>
      </w:r>
    </w:p>
    <w:p>
      <w:pPr>
        <w:pStyle w:val="63"/>
      </w:pPr>
      <w:r>
        <w:t>BW</w:t>
      </w:r>
      <w:r>
        <w:rPr>
          <w:vertAlign w:val="subscript"/>
        </w:rPr>
        <w:t>GB,Channel(k)</w:t>
      </w:r>
      <w:r>
        <w:tab/>
      </w:r>
      <w:r>
        <w:t>Minimum guard band defined in clause 5.3A.2 of carrier k</w:t>
      </w:r>
    </w:p>
    <w:p>
      <w:pPr>
        <w:pStyle w:val="63"/>
      </w:pPr>
      <w:r>
        <w:rPr>
          <w:lang w:eastAsia="zh-CN"/>
        </w:rPr>
        <w:t>BW</w:t>
      </w:r>
      <w:r>
        <w:rPr>
          <w:vertAlign w:val="subscript"/>
          <w:lang w:eastAsia="zh-CN"/>
        </w:rPr>
        <w:t>interferer</w:t>
      </w:r>
      <w:r>
        <w:rPr>
          <w:lang w:eastAsia="zh-CN"/>
        </w:rPr>
        <w:tab/>
      </w:r>
      <w:r>
        <w:rPr>
          <w:lang w:eastAsia="zh-CN"/>
        </w:rPr>
        <w:t>Bandwidth of the interferer</w:t>
      </w:r>
    </w:p>
    <w:p>
      <w:pPr>
        <w:pStyle w:val="63"/>
        <w:rPr>
          <w:rFonts w:hint="eastAsia"/>
          <w:lang w:eastAsia="ja-JP"/>
        </w:rPr>
      </w:pPr>
      <w:r>
        <w:t>BW</w:t>
      </w:r>
      <w:r>
        <w:rPr>
          <w:vertAlign w:val="subscript"/>
        </w:rPr>
        <w:t>intraCA</w:t>
      </w:r>
      <w:r>
        <w:rPr>
          <w:vertAlign w:val="subscript"/>
        </w:rPr>
        <w:tab/>
      </w:r>
      <w:r>
        <w:t>Aggregated channel bandwidth for intra</w:t>
      </w:r>
      <w:ins w:id="0" w:author="ZTE_Wubin" w:date="2025-09-28T11:15:33Z">
        <w:r>
          <w:rPr>
            <w:rFonts w:hint="eastAsia" w:eastAsia="宋体"/>
            <w:lang w:val="en-US" w:eastAsia="zh-CN"/>
          </w:rPr>
          <w:t>-</w:t>
        </w:r>
      </w:ins>
      <w:r>
        <w:t xml:space="preserve">band </w:t>
      </w:r>
      <w:ins w:id="1" w:author="ZTE_Wubin" w:date="2025-09-28T10:47:55Z">
        <w:r>
          <w:rPr>
            <w:rFonts w:hint="eastAsia"/>
            <w:lang w:eastAsia="ja-JP"/>
          </w:rPr>
          <w:t xml:space="preserve">contiguous </w:t>
        </w:r>
      </w:ins>
      <w:r>
        <w:t>CA with or without contiguous RBs allocation</w:t>
      </w:r>
      <w:ins w:id="2" w:author="ZTE_Wubin" w:date="2025-09-28T10:48:35Z">
        <w:r>
          <w:rPr>
            <w:rFonts w:hint="eastAsia" w:eastAsia="宋体"/>
            <w:lang w:val="en-US" w:eastAsia="zh-CN"/>
          </w:rPr>
          <w:t xml:space="preserve"> </w:t>
        </w:r>
      </w:ins>
      <w:ins w:id="3" w:author="ZTE_Wubin" w:date="2025-09-28T10:48:36Z">
        <w:r>
          <w:rPr>
            <w:rFonts w:hint="eastAsia" w:eastAsia="宋体"/>
            <w:lang w:val="en-US" w:eastAsia="zh-CN"/>
          </w:rPr>
          <w:t>and</w:t>
        </w:r>
      </w:ins>
      <w:ins w:id="4" w:author="ZTE_Wubin" w:date="2025-09-28T10:48:36Z">
        <w:r>
          <w:rPr>
            <w:rFonts w:hint="eastAsia"/>
            <w:lang w:eastAsia="ja-JP"/>
          </w:rPr>
          <w:t xml:space="preserve"> intra-band non-contiguous CA</w:t>
        </w:r>
      </w:ins>
      <w:r>
        <w:t>, expressed in MHz. BW</w:t>
      </w:r>
      <w:r>
        <w:rPr>
          <w:vertAlign w:val="subscript"/>
        </w:rPr>
        <w:t>intraCA</w:t>
      </w:r>
      <w:r>
        <w:t xml:space="preserve"> = BW</w:t>
      </w:r>
      <w:r>
        <w:rPr>
          <w:vertAlign w:val="subscript"/>
        </w:rPr>
        <w:t>Channel_CA</w:t>
      </w:r>
      <w:r>
        <w:t xml:space="preserve"> in case of contiguous RBs allocation.  BW</w:t>
      </w:r>
      <w:r>
        <w:rPr>
          <w:vertAlign w:val="subscript"/>
        </w:rPr>
        <w:t>intraCA</w:t>
      </w:r>
      <w:r>
        <w:t xml:space="preserve"> is the frequency separation between the lower edge of the lowest allocated RB and the higher edge of the highest allocated RB in case of non-contiguous RBs allocation</w:t>
      </w:r>
      <w:ins w:id="5" w:author="ZTE_Wubin" w:date="2025-09-28T10:49:43Z">
        <w:r>
          <w:rPr>
            <w:rFonts w:hint="eastAsia" w:eastAsia="宋体"/>
            <w:lang w:val="en-US" w:eastAsia="zh-CN"/>
          </w:rPr>
          <w:t xml:space="preserve"> </w:t>
        </w:r>
      </w:ins>
      <w:ins w:id="6" w:author="ZTE_Wubin" w:date="2025-09-28T10:49:44Z">
        <w:r>
          <w:rPr>
            <w:rFonts w:hint="eastAsia"/>
            <w:lang w:eastAsia="ja-JP"/>
          </w:rPr>
          <w:t>and intra-band non-contiguous CA</w:t>
        </w:r>
      </w:ins>
      <w:r>
        <w:t>.</w:t>
      </w:r>
    </w:p>
    <w:p>
      <w:pPr>
        <w:pStyle w:val="63"/>
      </w:pPr>
      <w:r>
        <w:t>Ceil(x)</w:t>
      </w:r>
      <w:r>
        <w:tab/>
      </w:r>
      <w:r>
        <w:t>Rounding upwards; ceil(x) is the smallest integer such that ceil(x) ≥ x</w:t>
      </w:r>
    </w:p>
    <w:p>
      <w:pPr>
        <w:pStyle w:val="63"/>
      </w:pPr>
      <w:r>
        <w:t>EIRP</w:t>
      </w:r>
      <w:r>
        <w:rPr>
          <w:vertAlign w:val="subscript"/>
        </w:rPr>
        <w:t>1</w:t>
      </w:r>
      <w:r>
        <w:tab/>
      </w:r>
      <w:r>
        <w:t>The measured total EIRP based on the beam the UE chooses autonomously (corresponding beam) to transmit in the direction of the incoming DL signal, which is based on beam correspondence without relying on UL beam sweeping</w:t>
      </w:r>
    </w:p>
    <w:p>
      <w:pPr>
        <w:pStyle w:val="63"/>
      </w:pPr>
      <w:r>
        <w:t>EIRP</w:t>
      </w:r>
      <w:r>
        <w:rPr>
          <w:vertAlign w:val="subscript"/>
        </w:rPr>
        <w:t>2</w:t>
      </w:r>
      <w:r>
        <w:tab/>
      </w:r>
      <w:r>
        <w:t>The measured total EIRP based on the beam yielding highest EIRP in a given direction, which is based on beam correspondence with relying on UL beam sweeping</w:t>
      </w:r>
    </w:p>
    <w:p>
      <w:pPr>
        <w:pStyle w:val="63"/>
      </w:pPr>
      <w:r>
        <w:t>EIRP</w:t>
      </w:r>
      <w:r>
        <w:rPr>
          <w:vertAlign w:val="subscript"/>
        </w:rPr>
        <w:t>max</w:t>
      </w:r>
      <w:r>
        <w:tab/>
      </w:r>
      <w:r>
        <w:t>The applicable maximum EIRP as specified in clause 6.2.1</w:t>
      </w:r>
    </w:p>
    <w:p>
      <w:pPr>
        <w:pStyle w:val="63"/>
      </w:pPr>
      <w:r>
        <w:t>Floor(x)</w:t>
      </w:r>
      <w:r>
        <w:tab/>
      </w:r>
      <w:r>
        <w:t>Rounding downwards; floor(x) is the greatest integer such that floor(x) ≤ x</w:t>
      </w:r>
    </w:p>
    <w:p>
      <w:pPr>
        <w:pStyle w:val="63"/>
      </w:pPr>
      <w:r>
        <w:t>F_center</w:t>
      </w:r>
      <w:r>
        <w:tab/>
      </w:r>
      <w:r>
        <w:t>The center frequency of an allocated block of PRBs</w:t>
      </w:r>
    </w:p>
    <w:p>
      <w:pPr>
        <w:pStyle w:val="63"/>
      </w:pPr>
      <w:r>
        <w:t>F</w:t>
      </w:r>
      <w:r>
        <w:rPr>
          <w:vertAlign w:val="subscript"/>
        </w:rPr>
        <w:t>C</w:t>
      </w:r>
      <w:r>
        <w:rPr>
          <w:vertAlign w:val="subscript"/>
        </w:rPr>
        <w:tab/>
      </w:r>
      <w:r>
        <w:t xml:space="preserve">Center frequency of a carrier for a numerology defined by the </w:t>
      </w:r>
      <w:r>
        <w:rPr>
          <w:i/>
        </w:rPr>
        <w:t>RF reference frequency</w:t>
      </w:r>
      <w:r>
        <w:t xml:space="preserve"> on the channel raster mapped to the carrier according to sub-clause 5.4.2.2</w:t>
      </w:r>
    </w:p>
    <w:p>
      <w:pPr>
        <w:pStyle w:val="63"/>
        <w:rPr>
          <w:vertAlign w:val="subscript"/>
        </w:rPr>
      </w:pPr>
      <w:r>
        <w:rPr>
          <w:bCs/>
        </w:rPr>
        <w:t>F</w:t>
      </w:r>
      <w:r>
        <w:rPr>
          <w:bCs/>
          <w:vertAlign w:val="subscript"/>
        </w:rPr>
        <w:t>C,block, high</w:t>
      </w:r>
      <w:r>
        <w:rPr>
          <w:vertAlign w:val="subscript"/>
        </w:rPr>
        <w:tab/>
      </w:r>
      <w:r>
        <w:rPr>
          <w:rFonts w:hint="eastAsia"/>
          <w:lang w:val="en-US" w:eastAsia="zh-CN"/>
        </w:rPr>
        <w:t xml:space="preserve">Fc </w:t>
      </w:r>
      <w:r>
        <w:t>of the highest transmitted/received carrier in a sub-block.</w:t>
      </w:r>
    </w:p>
    <w:p>
      <w:pPr>
        <w:pStyle w:val="63"/>
      </w:pPr>
      <w:r>
        <w:rPr>
          <w:bCs/>
        </w:rPr>
        <w:t>F</w:t>
      </w:r>
      <w:r>
        <w:rPr>
          <w:bCs/>
          <w:vertAlign w:val="subscript"/>
        </w:rPr>
        <w:t>C,block, low</w:t>
      </w:r>
      <w:r>
        <w:rPr>
          <w:vertAlign w:val="subscript"/>
        </w:rPr>
        <w:tab/>
      </w:r>
      <w:r>
        <w:rPr>
          <w:rFonts w:hint="eastAsia"/>
          <w:lang w:val="en-US" w:eastAsia="zh-CN"/>
        </w:rPr>
        <w:t>Fc</w:t>
      </w:r>
      <w:r>
        <w:t xml:space="preserve"> of the lowest transmitted/received carrier in a sub-block.</w:t>
      </w:r>
    </w:p>
    <w:p>
      <w:pPr>
        <w:pStyle w:val="63"/>
      </w:pPr>
      <w:r>
        <w:t>F</w:t>
      </w:r>
      <w:r>
        <w:rPr>
          <w:vertAlign w:val="subscript"/>
        </w:rPr>
        <w:t>C, low</w:t>
      </w:r>
      <w:r>
        <w:tab/>
      </w:r>
      <w:r>
        <w:t xml:space="preserve">The </w:t>
      </w:r>
      <w:r>
        <w:rPr>
          <w:rFonts w:hint="eastAsia"/>
          <w:lang w:val="en-US" w:eastAsia="zh-CN"/>
        </w:rPr>
        <w:t xml:space="preserve">Fc </w:t>
      </w:r>
      <w:r>
        <w:t>of the lowest carrier, expressed in MHz.</w:t>
      </w:r>
    </w:p>
    <w:p>
      <w:pPr>
        <w:pStyle w:val="63"/>
      </w:pPr>
      <w:r>
        <w:t>F</w:t>
      </w:r>
      <w:r>
        <w:rPr>
          <w:vertAlign w:val="subscript"/>
        </w:rPr>
        <w:t>C, high</w:t>
      </w:r>
      <w:r>
        <w:tab/>
      </w:r>
      <w:r>
        <w:t>The</w:t>
      </w:r>
      <w:r>
        <w:rPr>
          <w:rFonts w:hint="eastAsia"/>
          <w:lang w:val="en-US" w:eastAsia="zh-CN"/>
        </w:rPr>
        <w:t xml:space="preserve"> Fc</w:t>
      </w:r>
      <w:r>
        <w:t xml:space="preserve"> of the highest carrier, expressed in MHz.</w:t>
      </w:r>
    </w:p>
    <w:p>
      <w:pPr>
        <w:pStyle w:val="63"/>
      </w:pPr>
      <w:r>
        <w:t>F</w:t>
      </w:r>
      <w:r>
        <w:rPr>
          <w:vertAlign w:val="subscript"/>
        </w:rPr>
        <w:t>DL_low</w:t>
      </w:r>
      <w:r>
        <w:rPr>
          <w:vertAlign w:val="subscript"/>
        </w:rPr>
        <w:tab/>
      </w:r>
      <w:r>
        <w:t xml:space="preserve">The lowest frequency of the downlink </w:t>
      </w:r>
      <w:r>
        <w:rPr>
          <w:i/>
        </w:rPr>
        <w:t>operating band</w:t>
      </w:r>
    </w:p>
    <w:p>
      <w:pPr>
        <w:pStyle w:val="63"/>
        <w:rPr>
          <w:i/>
        </w:rPr>
      </w:pPr>
      <w:r>
        <w:t>F</w:t>
      </w:r>
      <w:r>
        <w:rPr>
          <w:vertAlign w:val="subscript"/>
        </w:rPr>
        <w:t>DL_high</w:t>
      </w:r>
      <w:r>
        <w:rPr>
          <w:vertAlign w:val="subscript"/>
        </w:rPr>
        <w:tab/>
      </w:r>
      <w:r>
        <w:t xml:space="preserve">The highest frequency of the downlink </w:t>
      </w:r>
      <w:r>
        <w:rPr>
          <w:i/>
        </w:rPr>
        <w:t>operating band</w:t>
      </w:r>
    </w:p>
    <w:p>
      <w:pPr>
        <w:pStyle w:val="63"/>
        <w:rPr>
          <w:vertAlign w:val="subscript"/>
        </w:rPr>
      </w:pPr>
      <w:r>
        <w:t>F</w:t>
      </w:r>
      <w:r>
        <w:rPr>
          <w:vertAlign w:val="subscript"/>
        </w:rPr>
        <w:t>edge,block,low</w:t>
      </w:r>
      <w:r>
        <w:tab/>
      </w:r>
      <w:r>
        <w:t>The lower sub-block edge, where F</w:t>
      </w:r>
      <w:r>
        <w:rPr>
          <w:vertAlign w:val="subscript"/>
        </w:rPr>
        <w:t xml:space="preserve">edge,block,low </w:t>
      </w:r>
      <w:r>
        <w:t>= F</w:t>
      </w:r>
      <w:r>
        <w:rPr>
          <w:vertAlign w:val="subscript"/>
        </w:rPr>
        <w:t xml:space="preserve">C,block,low </w:t>
      </w:r>
      <w:r>
        <w:t>- F</w:t>
      </w:r>
      <w:r>
        <w:rPr>
          <w:vertAlign w:val="subscript"/>
        </w:rPr>
        <w:t>offset</w:t>
      </w:r>
      <w:r>
        <w:rPr>
          <w:vertAlign w:val="subscript"/>
          <w:lang w:val="en-US"/>
        </w:rPr>
        <w:t xml:space="preserve">, </w:t>
      </w:r>
      <w:r>
        <w:rPr>
          <w:rFonts w:hint="eastAsia"/>
          <w:vertAlign w:val="subscript"/>
          <w:lang w:val="en-US"/>
        </w:rPr>
        <w:t>low</w:t>
      </w:r>
      <w:r>
        <w:rPr>
          <w:vertAlign w:val="subscript"/>
        </w:rPr>
        <w:t>.</w:t>
      </w:r>
    </w:p>
    <w:p>
      <w:pPr>
        <w:pStyle w:val="63"/>
      </w:pPr>
      <w:r>
        <w:t>F</w:t>
      </w:r>
      <w:r>
        <w:rPr>
          <w:vertAlign w:val="subscript"/>
        </w:rPr>
        <w:t>edge,block,high</w:t>
      </w:r>
      <w:r>
        <w:tab/>
      </w:r>
      <w:r>
        <w:t>The upper sub-block edge, where F</w:t>
      </w:r>
      <w:r>
        <w:rPr>
          <w:vertAlign w:val="subscript"/>
        </w:rPr>
        <w:t xml:space="preserve">edge,block,high </w:t>
      </w:r>
      <w:r>
        <w:t>= F</w:t>
      </w:r>
      <w:r>
        <w:rPr>
          <w:vertAlign w:val="subscript"/>
        </w:rPr>
        <w:t xml:space="preserve">C,block,high </w:t>
      </w:r>
      <w:r>
        <w:t>+ F</w:t>
      </w:r>
      <w:r>
        <w:rPr>
          <w:vertAlign w:val="subscript"/>
        </w:rPr>
        <w:t>offset</w:t>
      </w:r>
      <w:r>
        <w:rPr>
          <w:vertAlign w:val="subscript"/>
          <w:lang w:val="en-US"/>
        </w:rPr>
        <w:t xml:space="preserve">, </w:t>
      </w:r>
      <w:r>
        <w:rPr>
          <w:rFonts w:hint="eastAsia"/>
          <w:vertAlign w:val="subscript"/>
          <w:lang w:val="en-US"/>
        </w:rPr>
        <w:t>high</w:t>
      </w:r>
      <w:r>
        <w:rPr>
          <w:vertAlign w:val="subscript"/>
        </w:rPr>
        <w:t>.</w:t>
      </w:r>
    </w:p>
    <w:p>
      <w:pPr>
        <w:pStyle w:val="63"/>
      </w:pPr>
      <w:r>
        <w:t>F</w:t>
      </w:r>
      <w:r>
        <w:rPr>
          <w:vertAlign w:val="subscript"/>
        </w:rPr>
        <w:t>edge, low</w:t>
      </w:r>
      <w:r>
        <w:tab/>
      </w:r>
      <w:r>
        <w:t xml:space="preserve">The lower edge of </w:t>
      </w:r>
      <w:r>
        <w:rPr>
          <w:i/>
          <w:iCs/>
        </w:rPr>
        <w:t>Aggregated Channel Bandwidth</w:t>
      </w:r>
      <w:r>
        <w:t>, expressed in MHz. F</w:t>
      </w:r>
      <w:r>
        <w:rPr>
          <w:vertAlign w:val="subscript"/>
        </w:rPr>
        <w:t xml:space="preserve">edge, low </w:t>
      </w:r>
      <w:r>
        <w:t>= F</w:t>
      </w:r>
      <w:r>
        <w:rPr>
          <w:vertAlign w:val="subscript"/>
        </w:rPr>
        <w:t xml:space="preserve">C, low </w:t>
      </w:r>
      <w:r>
        <w:t>- F</w:t>
      </w:r>
      <w:r>
        <w:rPr>
          <w:vertAlign w:val="subscript"/>
        </w:rPr>
        <w:t>offset</w:t>
      </w:r>
      <w:r>
        <w:rPr>
          <w:vertAlign w:val="subscript"/>
          <w:lang w:val="en-US" w:eastAsia="zh-CN"/>
        </w:rPr>
        <w:t xml:space="preserve">, </w:t>
      </w:r>
      <w:r>
        <w:rPr>
          <w:rFonts w:hint="eastAsia"/>
          <w:vertAlign w:val="subscript"/>
          <w:lang w:val="en-US" w:eastAsia="zh-CN"/>
        </w:rPr>
        <w:t>low</w:t>
      </w:r>
      <w:r>
        <w:rPr>
          <w:vertAlign w:val="subscript"/>
        </w:rPr>
        <w:t>.</w:t>
      </w:r>
    </w:p>
    <w:p>
      <w:pPr>
        <w:pStyle w:val="63"/>
        <w:rPr>
          <w:vertAlign w:val="subscript"/>
        </w:rPr>
      </w:pPr>
      <w:r>
        <w:t>F</w:t>
      </w:r>
      <w:r>
        <w:rPr>
          <w:vertAlign w:val="subscript"/>
        </w:rPr>
        <w:t>edge, high</w:t>
      </w:r>
      <w:r>
        <w:tab/>
      </w:r>
      <w:r>
        <w:t xml:space="preserve">The upper edge of </w:t>
      </w:r>
      <w:r>
        <w:rPr>
          <w:i/>
          <w:iCs/>
        </w:rPr>
        <w:t>Aggregated Channel Bandwidth</w:t>
      </w:r>
      <w:r>
        <w:t>, expressed in MHz. F</w:t>
      </w:r>
      <w:r>
        <w:rPr>
          <w:vertAlign w:val="subscript"/>
        </w:rPr>
        <w:t xml:space="preserve">edge, high </w:t>
      </w:r>
      <w:r>
        <w:t>= F</w:t>
      </w:r>
      <w:r>
        <w:rPr>
          <w:vertAlign w:val="subscript"/>
        </w:rPr>
        <w:t xml:space="preserve">C, high </w:t>
      </w:r>
      <w:r>
        <w:t>+ F</w:t>
      </w:r>
      <w:r>
        <w:rPr>
          <w:vertAlign w:val="subscript"/>
        </w:rPr>
        <w:t>offset</w:t>
      </w:r>
      <w:r>
        <w:rPr>
          <w:vertAlign w:val="subscript"/>
          <w:lang w:val="en-US" w:eastAsia="zh-CN"/>
        </w:rPr>
        <w:t xml:space="preserve">, </w:t>
      </w:r>
      <w:r>
        <w:rPr>
          <w:rFonts w:hint="eastAsia"/>
          <w:vertAlign w:val="subscript"/>
          <w:lang w:val="en-US" w:eastAsia="zh-CN"/>
        </w:rPr>
        <w:t>high</w:t>
      </w:r>
      <w:r>
        <w:rPr>
          <w:vertAlign w:val="subscript"/>
        </w:rPr>
        <w:t>.</w:t>
      </w:r>
    </w:p>
    <w:p>
      <w:pPr>
        <w:pStyle w:val="63"/>
      </w:pPr>
      <w:r>
        <w:t>F</w:t>
      </w:r>
      <w:r>
        <w:rPr>
          <w:vertAlign w:val="subscript"/>
        </w:rPr>
        <w:t>Interferer</w:t>
      </w:r>
      <w:r>
        <w:rPr>
          <w:vertAlign w:val="subscript"/>
        </w:rPr>
        <w:tab/>
      </w:r>
      <w:r>
        <w:t>Frequency of the interferer</w:t>
      </w:r>
    </w:p>
    <w:p>
      <w:pPr>
        <w:pStyle w:val="63"/>
      </w:pPr>
      <w:r>
        <w:t>F</w:t>
      </w:r>
      <w:r>
        <w:rPr>
          <w:vertAlign w:val="subscript"/>
        </w:rPr>
        <w:t xml:space="preserve">Interferer </w:t>
      </w:r>
      <w:r>
        <w:t>(offset)</w:t>
      </w:r>
      <w:r>
        <w:tab/>
      </w:r>
      <w:r>
        <w:t>Frequency offset of the interferer (between the center frequency of the interferer and the carrier frequency of the carrier measured)</w:t>
      </w:r>
    </w:p>
    <w:p>
      <w:pPr>
        <w:pStyle w:val="63"/>
      </w:pPr>
      <w:r>
        <w:t>F</w:t>
      </w:r>
      <w:r>
        <w:rPr>
          <w:vertAlign w:val="subscript"/>
        </w:rPr>
        <w:t>Ioffset</w:t>
      </w:r>
      <w:r>
        <w:rPr>
          <w:vertAlign w:val="subscript"/>
        </w:rPr>
        <w:tab/>
      </w:r>
      <w:r>
        <w:t>Frequency offset of the interferer (between the center frequency of the interferer and the closest edge of the carrier measured)</w:t>
      </w:r>
    </w:p>
    <w:p>
      <w:pPr>
        <w:pStyle w:val="63"/>
      </w:pPr>
      <w:r>
        <w:t>Floor(x)</w:t>
      </w:r>
      <w:r>
        <w:tab/>
      </w:r>
      <w:r>
        <w:t>Rounding downwards; floor(x) is the greatest integer such that floor(x) ≤ x</w:t>
      </w:r>
    </w:p>
    <w:p>
      <w:pPr>
        <w:pStyle w:val="63"/>
      </w:pPr>
      <w:r>
        <w:t>F</w:t>
      </w:r>
      <w:r>
        <w:rPr>
          <w:vertAlign w:val="subscript"/>
        </w:rPr>
        <w:t>offset</w:t>
      </w:r>
      <w:r>
        <w:rPr>
          <w:vertAlign w:val="subscript"/>
          <w:lang w:val="en-US" w:eastAsia="zh-CN"/>
        </w:rPr>
        <w:t xml:space="preserve">, </w:t>
      </w:r>
      <w:r>
        <w:rPr>
          <w:rFonts w:hint="eastAsia"/>
          <w:vertAlign w:val="subscript"/>
          <w:lang w:val="en-US" w:eastAsia="zh-CN"/>
        </w:rPr>
        <w:t>low</w:t>
      </w:r>
      <w:r>
        <w:tab/>
      </w:r>
      <w:r>
        <w:t>Frequency offset from F</w:t>
      </w:r>
      <w:r>
        <w:rPr>
          <w:vertAlign w:val="subscript"/>
        </w:rPr>
        <w:t>C, low</w:t>
      </w:r>
      <w:r>
        <w:t xml:space="preserve"> to the lower </w:t>
      </w:r>
      <w:r>
        <w:rPr>
          <w:i/>
          <w:iCs/>
        </w:rPr>
        <w:t>UE RF Bandwidth edge</w:t>
      </w:r>
      <w:r>
        <w:t xml:space="preserve">, or from </w:t>
      </w:r>
      <w:r>
        <w:rPr>
          <w:bCs/>
        </w:rPr>
        <w:t>F</w:t>
      </w:r>
      <w:r>
        <w:rPr>
          <w:bCs/>
          <w:vertAlign w:val="subscript"/>
        </w:rPr>
        <w:t xml:space="preserve">C,block, low </w:t>
      </w:r>
      <w:r>
        <w:t>to the lower sub-block edge</w:t>
      </w:r>
    </w:p>
    <w:p>
      <w:pPr>
        <w:pStyle w:val="63"/>
      </w:pPr>
      <w:r>
        <w:t>F</w:t>
      </w:r>
      <w:r>
        <w:rPr>
          <w:vertAlign w:val="subscript"/>
        </w:rPr>
        <w:t>offset</w:t>
      </w:r>
      <w:r>
        <w:rPr>
          <w:vertAlign w:val="subscript"/>
          <w:lang w:val="en-US" w:eastAsia="zh-CN"/>
        </w:rPr>
        <w:t xml:space="preserve">, </w:t>
      </w:r>
      <w:r>
        <w:rPr>
          <w:rFonts w:hint="eastAsia"/>
          <w:vertAlign w:val="subscript"/>
          <w:lang w:val="en-US" w:eastAsia="zh-CN"/>
        </w:rPr>
        <w:t>high</w:t>
      </w:r>
      <w:r>
        <w:tab/>
      </w:r>
      <w:r>
        <w:t>Frequency offset from F</w:t>
      </w:r>
      <w:r>
        <w:rPr>
          <w:vertAlign w:val="subscript"/>
        </w:rPr>
        <w:t>C, high</w:t>
      </w:r>
      <w:r>
        <w:t xml:space="preserve"> to the upper </w:t>
      </w:r>
      <w:r>
        <w:rPr>
          <w:i/>
          <w:iCs/>
        </w:rPr>
        <w:t>UE RF Bandwidth edge</w:t>
      </w:r>
      <w:r>
        <w:t xml:space="preserve">, or from </w:t>
      </w:r>
      <w:r>
        <w:rPr>
          <w:bCs/>
        </w:rPr>
        <w:t>F</w:t>
      </w:r>
      <w:r>
        <w:rPr>
          <w:bCs/>
          <w:vertAlign w:val="subscript"/>
        </w:rPr>
        <w:t xml:space="preserve">C,block, high </w:t>
      </w:r>
      <w:r>
        <w:t>to the upper sub-block edge</w:t>
      </w:r>
    </w:p>
    <w:p>
      <w:pPr>
        <w:pStyle w:val="63"/>
        <w:rPr>
          <w:rFonts w:eastAsia="Yu Mincho"/>
        </w:rPr>
      </w:pPr>
      <w:r>
        <w:rPr>
          <w:rFonts w:hint="eastAsia"/>
          <w:lang w:eastAsia="zh-CN"/>
        </w:rPr>
        <w:t>F</w:t>
      </w:r>
      <w:r>
        <w:rPr>
          <w:vertAlign w:val="subscript"/>
        </w:rPr>
        <w:t>OOB</w:t>
      </w:r>
      <w:r>
        <w:tab/>
      </w:r>
      <w:r>
        <w:t>The boundary between the NR</w:t>
      </w:r>
      <w:r>
        <w:rPr>
          <w:rFonts w:hint="eastAsia"/>
          <w:lang w:eastAsia="zh-CN"/>
        </w:rPr>
        <w:t xml:space="preserve"> </w:t>
      </w:r>
      <w:r>
        <w:t>out of band emission and spurious emission domains</w:t>
      </w:r>
    </w:p>
    <w:p>
      <w:pPr>
        <w:pStyle w:val="63"/>
        <w:rPr>
          <w:rFonts w:eastAsia="Yu Mincho"/>
        </w:rPr>
      </w:pPr>
      <w:r>
        <w:rPr>
          <w:rFonts w:eastAsia="Yu Mincho"/>
        </w:rPr>
        <w:t>F</w:t>
      </w:r>
      <w:r>
        <w:rPr>
          <w:rFonts w:eastAsia="Yu Mincho"/>
          <w:vertAlign w:val="subscript"/>
        </w:rPr>
        <w:t>REF</w:t>
      </w:r>
      <w:r>
        <w:rPr>
          <w:rFonts w:eastAsia="Yu Mincho"/>
        </w:rPr>
        <w:tab/>
      </w:r>
      <w:r>
        <w:rPr>
          <w:rFonts w:eastAsia="Yu Mincho"/>
        </w:rPr>
        <w:t>RF reference frequency</w:t>
      </w:r>
    </w:p>
    <w:p>
      <w:pPr>
        <w:pStyle w:val="63"/>
        <w:rPr>
          <w:vertAlign w:val="subscript"/>
        </w:rPr>
      </w:pPr>
      <w:r>
        <w:t>F</w:t>
      </w:r>
      <w:r>
        <w:rPr>
          <w:vertAlign w:val="subscript"/>
        </w:rPr>
        <w:t>REF-Offs</w:t>
      </w:r>
      <w:r>
        <w:rPr>
          <w:vertAlign w:val="subscript"/>
        </w:rPr>
        <w:tab/>
      </w:r>
      <w:r>
        <w:t>Offset used for calculating F</w:t>
      </w:r>
      <w:r>
        <w:rPr>
          <w:vertAlign w:val="subscript"/>
        </w:rPr>
        <w:t>REF</w:t>
      </w:r>
    </w:p>
    <w:p>
      <w:pPr>
        <w:pStyle w:val="63"/>
        <w:rPr>
          <w:i/>
        </w:rPr>
      </w:pPr>
      <w:r>
        <w:t>F</w:t>
      </w:r>
      <w:r>
        <w:rPr>
          <w:vertAlign w:val="subscript"/>
        </w:rPr>
        <w:t>UL_low</w:t>
      </w:r>
      <w:r>
        <w:rPr>
          <w:vertAlign w:val="subscript"/>
        </w:rPr>
        <w:tab/>
      </w:r>
      <w:r>
        <w:t xml:space="preserve">The lowest frequency of the uplink </w:t>
      </w:r>
      <w:r>
        <w:rPr>
          <w:i/>
        </w:rPr>
        <w:t>operating band</w:t>
      </w:r>
    </w:p>
    <w:p>
      <w:pPr>
        <w:pStyle w:val="63"/>
      </w:pPr>
      <w:r>
        <w:t>F</w:t>
      </w:r>
      <w:r>
        <w:rPr>
          <w:vertAlign w:val="subscript"/>
        </w:rPr>
        <w:t>UL_high</w:t>
      </w:r>
      <w:r>
        <w:rPr>
          <w:vertAlign w:val="subscript"/>
        </w:rPr>
        <w:tab/>
      </w:r>
      <w:r>
        <w:t xml:space="preserve">The highest frequency of the uplink </w:t>
      </w:r>
      <w:r>
        <w:rPr>
          <w:i/>
        </w:rPr>
        <w:t>operating band</w:t>
      </w:r>
    </w:p>
    <w:p>
      <w:pPr>
        <w:pStyle w:val="63"/>
        <w:rPr>
          <w:lang w:val="en-US" w:eastAsia="zh-CN"/>
        </w:rPr>
      </w:pPr>
      <w:r>
        <w:rPr>
          <w:rFonts w:cs="Arial"/>
        </w:rPr>
        <w:t>F</w:t>
      </w:r>
      <w:r>
        <w:rPr>
          <w:rFonts w:cs="Arial"/>
          <w:vertAlign w:val="subscript"/>
        </w:rPr>
        <w:t>UL_Meas</w:t>
      </w:r>
      <w:r>
        <w:rPr>
          <w:rFonts w:cs="Arial"/>
        </w:rPr>
        <w:tab/>
      </w:r>
      <w:r>
        <w:rPr>
          <w:rFonts w:cs="Arial"/>
        </w:rPr>
        <w:t>The sub-carrier frequency for which the equalizer coefficient is evaluated</w:t>
      </w:r>
    </w:p>
    <w:p>
      <w:pPr>
        <w:pStyle w:val="63"/>
        <w:rPr>
          <w:rFonts w:eastAsia="Yu Mincho"/>
        </w:rPr>
      </w:pPr>
      <w:r>
        <w:rPr>
          <w:rFonts w:hint="eastAsia"/>
          <w:lang w:val="en-US" w:eastAsia="zh-CN"/>
        </w:rPr>
        <w:t>GB</w:t>
      </w:r>
      <w:r>
        <w:rPr>
          <w:rFonts w:hint="eastAsia"/>
          <w:vertAlign w:val="subscript"/>
          <w:lang w:val="en-US" w:eastAsia="zh-CN"/>
        </w:rPr>
        <w:t>Channel</w:t>
      </w:r>
      <w:r>
        <w:rPr>
          <w:rFonts w:hint="eastAsia"/>
          <w:vertAlign w:val="subscript"/>
          <w:lang w:val="en-US" w:eastAsia="zh-CN"/>
        </w:rPr>
        <w:tab/>
      </w:r>
      <w:r>
        <w:rPr>
          <w:lang w:val="en-US" w:eastAsia="zh-CN"/>
        </w:rPr>
        <w:t>M</w:t>
      </w:r>
      <w:r>
        <w:rPr>
          <w:rFonts w:hint="eastAsia"/>
          <w:lang w:val="en-US" w:eastAsia="zh-CN"/>
        </w:rPr>
        <w:t>inimum guard band defined in clause 5.3.3</w:t>
      </w:r>
      <w:r>
        <w:rPr>
          <w:lang w:val="en-US" w:eastAsia="zh-CN"/>
        </w:rPr>
        <w:t>, expressed in kHz</w:t>
      </w:r>
    </w:p>
    <w:p>
      <w:pPr>
        <w:pStyle w:val="63"/>
        <w:rPr>
          <w:rFonts w:eastAsia="Yu Mincho"/>
        </w:rPr>
      </w:pPr>
      <w:r>
        <w:rPr>
          <w:rFonts w:eastAsia="Yu Mincho"/>
        </w:rPr>
        <w:t>L</w:t>
      </w:r>
      <w:r>
        <w:rPr>
          <w:rFonts w:eastAsia="Yu Mincho"/>
          <w:vertAlign w:val="subscript"/>
        </w:rPr>
        <w:t>CRB</w:t>
      </w:r>
      <w:r>
        <w:rPr>
          <w:rFonts w:eastAsia="Yu Mincho"/>
        </w:rPr>
        <w:tab/>
      </w:r>
      <w:r>
        <w:rPr>
          <w:rFonts w:eastAsia="Yu Mincho"/>
        </w:rPr>
        <w:t>Transmission bandwidth which represents the length of a contiguous resource block allocation expressed in units of resources blocks</w:t>
      </w:r>
    </w:p>
    <w:p>
      <w:pPr>
        <w:pStyle w:val="63"/>
      </w:pPr>
      <w:r>
        <w:t>L</w:t>
      </w:r>
      <w:r>
        <w:rPr>
          <w:vertAlign w:val="subscript"/>
        </w:rPr>
        <w:t>CRB,Max</w:t>
      </w:r>
      <w:r>
        <w:tab/>
      </w:r>
      <w:r>
        <w:t>Maximum number of RB for a given Channel bandwidth and sub-carrier spacing</w:t>
      </w:r>
    </w:p>
    <w:p>
      <w:pPr>
        <w:pStyle w:val="63"/>
        <w:rPr>
          <w:rFonts w:eastAsia="Yu Mincho"/>
        </w:rPr>
      </w:pPr>
      <w:r>
        <w:rPr>
          <w:rFonts w:eastAsia="Yu Mincho"/>
        </w:rPr>
        <w:t>Max()</w:t>
      </w:r>
      <w:r>
        <w:rPr>
          <w:rFonts w:eastAsia="Yu Mincho"/>
        </w:rPr>
        <w:tab/>
      </w:r>
      <w:r>
        <w:rPr>
          <w:rFonts w:eastAsia="Yu Mincho"/>
        </w:rPr>
        <w:t>The largest of given numbers</w:t>
      </w:r>
    </w:p>
    <w:p>
      <w:pPr>
        <w:pStyle w:val="63"/>
        <w:rPr>
          <w:rFonts w:eastAsia="Yu Mincho"/>
        </w:rPr>
      </w:pPr>
      <w:r>
        <w:rPr>
          <w:rFonts w:eastAsia="Yu Mincho"/>
        </w:rPr>
        <w:t>Min()</w:t>
      </w:r>
      <w:r>
        <w:rPr>
          <w:rFonts w:eastAsia="Yu Mincho"/>
        </w:rPr>
        <w:tab/>
      </w:r>
      <w:r>
        <w:rPr>
          <w:rFonts w:eastAsia="Yu Mincho"/>
        </w:rPr>
        <w:t>The smallest of given numbers</w:t>
      </w:r>
    </w:p>
    <w:p>
      <w:pPr>
        <w:pStyle w:val="63"/>
        <w:rPr>
          <w:rFonts w:eastAsia="Yu Mincho"/>
        </w:rPr>
      </w:pPr>
      <w:r>
        <w:t>MPR</w:t>
      </w:r>
      <w:r>
        <w:rPr>
          <w:vertAlign w:val="subscript"/>
        </w:rPr>
        <w:t>f,c</w:t>
      </w:r>
      <w:r>
        <w:tab/>
      </w:r>
      <w:r>
        <w:t xml:space="preserve">Maximum output power reduction for carrier </w:t>
      </w:r>
      <w:r>
        <w:rPr>
          <w:i/>
        </w:rPr>
        <w:t>f</w:t>
      </w:r>
      <w:r>
        <w:t xml:space="preserve"> of serving cell </w:t>
      </w:r>
      <w:r>
        <w:rPr>
          <w:i/>
        </w:rPr>
        <w:t>c</w:t>
      </w:r>
    </w:p>
    <w:p>
      <w:pPr>
        <w:pStyle w:val="63"/>
        <w:rPr>
          <w:rFonts w:eastAsia="Yu Mincho"/>
        </w:rPr>
      </w:pPr>
      <w:r>
        <w:rPr>
          <w:rFonts w:eastAsia="Yu Mincho"/>
        </w:rPr>
        <w:t>MPR</w:t>
      </w:r>
      <w:r>
        <w:rPr>
          <w:rFonts w:eastAsia="Yu Mincho"/>
          <w:vertAlign w:val="subscript"/>
        </w:rPr>
        <w:t>narrow</w:t>
      </w:r>
      <w:r>
        <w:rPr>
          <w:rFonts w:eastAsia="Yu Mincho"/>
          <w:vertAlign w:val="subscript"/>
        </w:rPr>
        <w:tab/>
      </w:r>
      <w:r>
        <w:rPr>
          <w:rFonts w:eastAsia="Yu Mincho"/>
        </w:rPr>
        <w:t>Maximum output power reduction due to narrow PRB allocation</w:t>
      </w:r>
    </w:p>
    <w:p>
      <w:pPr>
        <w:pStyle w:val="63"/>
        <w:rPr>
          <w:rFonts w:eastAsia="Yu Mincho"/>
        </w:rPr>
      </w:pPr>
      <w:r>
        <w:rPr>
          <w:rFonts w:eastAsia="Yu Mincho"/>
        </w:rPr>
        <w:t>MPR</w:t>
      </w:r>
      <w:r>
        <w:rPr>
          <w:rFonts w:eastAsia="Yu Mincho"/>
          <w:vertAlign w:val="subscript"/>
        </w:rPr>
        <w:t>WT</w:t>
      </w:r>
      <w:r>
        <w:rPr>
          <w:rFonts w:eastAsia="Yu Mincho"/>
        </w:rPr>
        <w:tab/>
      </w:r>
      <w:r>
        <w:rPr>
          <w:rFonts w:eastAsia="Yu Mincho"/>
        </w:rPr>
        <w:t>Maximum power reduction due to modulation orders, transmit bandwidth configurations, waveform types</w:t>
      </w:r>
    </w:p>
    <w:p>
      <w:pPr>
        <w:pStyle w:val="63"/>
        <w:rPr>
          <w:rFonts w:eastAsia="Yu Mincho"/>
        </w:rPr>
      </w:pPr>
      <w:r>
        <w:rPr>
          <w:rFonts w:eastAsia="Yu Mincho"/>
          <w:i/>
        </w:rPr>
        <w:t>n</w:t>
      </w:r>
      <w:r>
        <w:rPr>
          <w:rFonts w:eastAsia="Yu Mincho"/>
          <w:vertAlign w:val="subscript"/>
        </w:rPr>
        <w:t>PRB</w:t>
      </w:r>
      <w:r>
        <w:rPr>
          <w:rFonts w:eastAsia="Yu Mincho"/>
        </w:rPr>
        <w:tab/>
      </w:r>
      <w:r>
        <w:rPr>
          <w:rFonts w:eastAsia="Yu Mincho"/>
        </w:rPr>
        <w:t>Physical resource block number</w:t>
      </w:r>
    </w:p>
    <w:p>
      <w:pPr>
        <w:pStyle w:val="63"/>
      </w:pPr>
      <w:bookmarkStart w:id="46" w:name="_Hlk501040394"/>
      <w:r>
        <w:t>NR</w:t>
      </w:r>
      <w:r>
        <w:rPr>
          <w:vertAlign w:val="subscript"/>
        </w:rPr>
        <w:t>ACLR</w:t>
      </w:r>
      <w:r>
        <w:rPr>
          <w:vertAlign w:val="subscript"/>
        </w:rPr>
        <w:tab/>
      </w:r>
      <w:r>
        <w:t>NR ACLR</w:t>
      </w:r>
    </w:p>
    <w:bookmarkEnd w:id="46"/>
    <w:p>
      <w:pPr>
        <w:pStyle w:val="63"/>
      </w:pPr>
      <w:r>
        <w:t>N</w:t>
      </w:r>
      <w:r>
        <w:rPr>
          <w:vertAlign w:val="subscript"/>
        </w:rPr>
        <w:t>RB</w:t>
      </w:r>
      <w:r>
        <w:tab/>
      </w:r>
      <w:r>
        <w:t>Transmission bandwidth configuration, expressed in units of resource blocks</w:t>
      </w:r>
    </w:p>
    <w:p>
      <w:pPr>
        <w:pStyle w:val="63"/>
      </w:pPr>
      <w:r>
        <w:t>N</w:t>
      </w:r>
      <w:r>
        <w:rPr>
          <w:vertAlign w:val="subscript"/>
        </w:rPr>
        <w:t>RB,low</w:t>
      </w:r>
      <w:r>
        <w:rPr>
          <w:vertAlign w:val="subscript"/>
        </w:rPr>
        <w:tab/>
      </w:r>
      <w:r>
        <w:t>Transmission bandwidth configurations according to Table 5.</w:t>
      </w:r>
      <w:r>
        <w:rPr>
          <w:lang w:val="en-US"/>
        </w:rPr>
        <w:t>3.2</w:t>
      </w:r>
      <w:r>
        <w:t>-1 for the lowest assigned component carrier in clause 5.3A.1</w:t>
      </w:r>
    </w:p>
    <w:p>
      <w:pPr>
        <w:pStyle w:val="63"/>
      </w:pPr>
      <w:r>
        <w:t>N</w:t>
      </w:r>
      <w:r>
        <w:rPr>
          <w:vertAlign w:val="subscript"/>
        </w:rPr>
        <w:t>RB,high</w:t>
      </w:r>
      <w:r>
        <w:rPr>
          <w:vertAlign w:val="subscript"/>
        </w:rPr>
        <w:tab/>
      </w:r>
      <w:r>
        <w:t>Transmission bandwidth configurations according to Table 5.</w:t>
      </w:r>
      <w:r>
        <w:rPr>
          <w:lang w:val="en-US"/>
        </w:rPr>
        <w:t>3.2</w:t>
      </w:r>
      <w:r>
        <w:t>-1 for the highest assigned component carrier in clause 5.3A.1</w:t>
      </w:r>
    </w:p>
    <w:p>
      <w:pPr>
        <w:pStyle w:val="63"/>
      </w:pPr>
      <w:r>
        <w:t>N</w:t>
      </w:r>
      <w:r>
        <w:rPr>
          <w:vertAlign w:val="subscript"/>
        </w:rPr>
        <w:t>REF</w:t>
      </w:r>
      <w:r>
        <w:tab/>
      </w:r>
      <w:r>
        <w:t>NR Absolute Radio Frequency Channel Number (NR-ARFCN)</w:t>
      </w:r>
    </w:p>
    <w:p>
      <w:pPr>
        <w:pStyle w:val="63"/>
      </w:pPr>
      <w:r>
        <w:t>N</w:t>
      </w:r>
      <w:r>
        <w:rPr>
          <w:vertAlign w:val="subscript"/>
        </w:rPr>
        <w:t>REF-Offs</w:t>
      </w:r>
      <w:r>
        <w:tab/>
      </w:r>
      <w:r>
        <w:t>Offset used for calculating N</w:t>
      </w:r>
      <w:r>
        <w:rPr>
          <w:vertAlign w:val="subscript"/>
        </w:rPr>
        <w:t>REF</w:t>
      </w:r>
    </w:p>
    <w:p>
      <w:pPr>
        <w:pStyle w:val="63"/>
      </w:pPr>
      <w:r>
        <w:t>P</w:t>
      </w:r>
      <w:r>
        <w:rPr>
          <w:vertAlign w:val="subscript"/>
        </w:rPr>
        <w:t>CMAX</w:t>
      </w:r>
      <w:r>
        <w:rPr>
          <w:vertAlign w:val="subscript"/>
        </w:rPr>
        <w:tab/>
      </w:r>
      <w:r>
        <w:t>The configured maximum UE output power</w:t>
      </w:r>
    </w:p>
    <w:p>
      <w:pPr>
        <w:pStyle w:val="63"/>
        <w:rPr>
          <w:i/>
        </w:rPr>
      </w:pP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p>
    <w:p>
      <w:pPr>
        <w:pStyle w:val="63"/>
      </w:pPr>
      <w:r>
        <w:t>P</w:t>
      </w:r>
      <w:r>
        <w:rPr>
          <w:vertAlign w:val="subscript"/>
        </w:rPr>
        <w:t>int</w:t>
      </w:r>
      <w:r>
        <w:tab/>
      </w:r>
      <w:r>
        <w:t>The intermediate power point as defined in table 6.3.4.2-2</w:t>
      </w:r>
    </w:p>
    <w:p>
      <w:pPr>
        <w:pStyle w:val="63"/>
      </w:pPr>
      <w:r>
        <w:t>P</w:t>
      </w:r>
      <w:r>
        <w:rPr>
          <w:vertAlign w:val="subscript"/>
        </w:rPr>
        <w:t>Interferer</w:t>
      </w:r>
      <w:r>
        <w:tab/>
      </w:r>
      <w:r>
        <w:t>Modulated mean power of the interferer</w:t>
      </w:r>
    </w:p>
    <w:p>
      <w:pPr>
        <w:pStyle w:val="63"/>
      </w:pPr>
      <w:r>
        <w:t>P</w:t>
      </w:r>
      <w:r>
        <w:rPr>
          <w:vertAlign w:val="subscript"/>
        </w:rPr>
        <w:t>max</w:t>
      </w:r>
      <w:r>
        <w:tab/>
      </w:r>
      <w:r>
        <w:t>The maximum UE output power as specified in clause 6.2.1</w:t>
      </w:r>
    </w:p>
    <w:p>
      <w:pPr>
        <w:pStyle w:val="63"/>
      </w:pPr>
      <w:r>
        <w:t>P</w:t>
      </w:r>
      <w:r>
        <w:rPr>
          <w:vertAlign w:val="subscript"/>
        </w:rPr>
        <w:t>min</w:t>
      </w:r>
      <w:r>
        <w:tab/>
      </w:r>
      <w:r>
        <w:t>The minimum UE output power as specified in clause 6.3.1</w:t>
      </w:r>
    </w:p>
    <w:p>
      <w:pPr>
        <w:pStyle w:val="63"/>
      </w:pPr>
      <w:r>
        <w:t>P-MPR</w:t>
      </w:r>
      <w:r>
        <w:rPr>
          <w:vertAlign w:val="subscript"/>
        </w:rPr>
        <w:t>f,c</w:t>
      </w:r>
      <w:r>
        <w:tab/>
      </w:r>
      <w:r>
        <w:t xml:space="preserve">The Power Management UE Maximum Power Reduction for carrier </w:t>
      </w:r>
      <w:r>
        <w:rPr>
          <w:i/>
        </w:rPr>
        <w:t>f</w:t>
      </w:r>
      <w:r>
        <w:t xml:space="preserve"> of serving cell </w:t>
      </w:r>
      <w:r>
        <w:rPr>
          <w:i/>
        </w:rPr>
        <w:t>c</w:t>
      </w:r>
    </w:p>
    <w:p>
      <w:pPr>
        <w:pStyle w:val="63"/>
      </w:pPr>
      <w:r>
        <w:t>P</w:t>
      </w:r>
      <w:r>
        <w:rPr>
          <w:vertAlign w:val="subscript"/>
        </w:rPr>
        <w:t>PowerClass</w:t>
      </w:r>
      <w:r>
        <w:rPr>
          <w:vertAlign w:val="subscript"/>
        </w:rPr>
        <w:tab/>
      </w:r>
      <w:r>
        <w:t>Nominal UE power class (i.e., no tolerance) as specified in clause 6.2.1</w:t>
      </w:r>
    </w:p>
    <w:p>
      <w:pPr>
        <w:pStyle w:val="63"/>
      </w:pPr>
      <w:r>
        <w:t>P</w:t>
      </w:r>
      <w:r>
        <w:rPr>
          <w:vertAlign w:val="subscript"/>
        </w:rPr>
        <w:t>RB</w:t>
      </w:r>
      <w:r>
        <w:rPr>
          <w:position w:val="-5"/>
          <w:vertAlign w:val="subscript"/>
        </w:rPr>
        <w:tab/>
      </w:r>
      <w:r>
        <w:t>The transmitted power per allocated RB, measured in dBm</w:t>
      </w:r>
    </w:p>
    <w:p>
      <w:pPr>
        <w:pStyle w:val="63"/>
      </w:pPr>
      <w:r>
        <w:t>P</w:t>
      </w:r>
      <w:r>
        <w:rPr>
          <w:vertAlign w:val="subscript"/>
        </w:rPr>
        <w:t>TMAX,f,c</w:t>
      </w:r>
      <w:r>
        <w:rPr>
          <w:vertAlign w:val="subscript"/>
        </w:rPr>
        <w:tab/>
      </w:r>
      <w:r>
        <w:t xml:space="preserve">The measured total radiated power for carrier </w:t>
      </w:r>
      <w:r>
        <w:rPr>
          <w:i/>
        </w:rPr>
        <w:t>f</w:t>
      </w:r>
      <w:r>
        <w:t xml:space="preserve"> of serving cell </w:t>
      </w:r>
      <w:r>
        <w:rPr>
          <w:i/>
        </w:rPr>
        <w:t>c</w:t>
      </w:r>
    </w:p>
    <w:p>
      <w:pPr>
        <w:pStyle w:val="63"/>
      </w:pPr>
      <w:r>
        <w:t>P</w:t>
      </w:r>
      <w:r>
        <w:rPr>
          <w:vertAlign w:val="subscript"/>
        </w:rPr>
        <w:t>UMAX</w:t>
      </w:r>
      <w:r>
        <w:tab/>
      </w:r>
      <w:r>
        <w:rPr>
          <w:rFonts w:cs="Vrinda"/>
          <w:lang w:bidi="bn-IN"/>
        </w:rPr>
        <w:t>The measured configured maximum UE output power</w:t>
      </w:r>
    </w:p>
    <w:p>
      <w:pPr>
        <w:pStyle w:val="63"/>
        <w:rPr>
          <w:rFonts w:cs="Vrinda"/>
          <w:lang w:bidi="bn-IN"/>
        </w:rPr>
      </w:pPr>
      <w:r>
        <w:t>Pw</w:t>
      </w:r>
      <w:r>
        <w:tab/>
      </w:r>
      <w:r>
        <w:t xml:space="preserve">Power of a </w:t>
      </w:r>
      <w:r>
        <w:rPr>
          <w:rFonts w:cs="Vrinda"/>
          <w:lang w:bidi="bn-IN"/>
        </w:rPr>
        <w:t>wanted DL signal</w:t>
      </w:r>
    </w:p>
    <w:p>
      <w:pPr>
        <w:pStyle w:val="63"/>
      </w:pPr>
      <w:r>
        <w:t>RB</w:t>
      </w:r>
      <w:r>
        <w:rPr>
          <w:vertAlign w:val="subscript"/>
        </w:rPr>
        <w:t>start</w:t>
      </w:r>
      <w:r>
        <w:tab/>
      </w:r>
      <w:r>
        <w:t>Indicates the lowest RB index of transmitted resource blocks</w:t>
      </w:r>
    </w:p>
    <w:p>
      <w:pPr>
        <w:pStyle w:val="63"/>
      </w:pPr>
      <w:r>
        <w:rPr>
          <w:lang w:eastAsia="zh-CN"/>
        </w:rPr>
        <w:t>SCS</w:t>
      </w:r>
      <w:r>
        <w:rPr>
          <w:vertAlign w:val="subscript"/>
          <w:lang w:eastAsia="zh-CN"/>
        </w:rPr>
        <w:t>low</w:t>
      </w:r>
      <w:r>
        <w:rPr>
          <w:lang w:eastAsia="zh-CN"/>
        </w:rPr>
        <w:tab/>
      </w:r>
      <w:r>
        <w:rPr>
          <w:lang w:eastAsia="zh-CN"/>
        </w:rPr>
        <w:t xml:space="preserve">SCS </w:t>
      </w:r>
      <w:r>
        <w:t>for the lowest assigned component carrier in clause 5.3A.1, expressed in kHz</w:t>
      </w:r>
    </w:p>
    <w:p>
      <w:pPr>
        <w:pStyle w:val="63"/>
      </w:pPr>
      <w:r>
        <w:rPr>
          <w:lang w:eastAsia="zh-CN"/>
        </w:rPr>
        <w:t>SCS</w:t>
      </w:r>
      <w:r>
        <w:rPr>
          <w:vertAlign w:val="subscript"/>
          <w:lang w:eastAsia="zh-CN"/>
        </w:rPr>
        <w:t>high</w:t>
      </w:r>
      <w:r>
        <w:rPr>
          <w:lang w:eastAsia="zh-CN"/>
        </w:rPr>
        <w:tab/>
      </w:r>
      <w:r>
        <w:rPr>
          <w:lang w:eastAsia="zh-CN"/>
        </w:rPr>
        <w:t xml:space="preserve">SCS </w:t>
      </w:r>
      <w:r>
        <w:t>for the highest assigned component carrier in clause 5.3A.1, expressed in kHz</w:t>
      </w:r>
    </w:p>
    <w:p>
      <w:pPr>
        <w:pStyle w:val="63"/>
      </w:pPr>
      <w:r>
        <w:t>SS</w:t>
      </w:r>
      <w:r>
        <w:rPr>
          <w:vertAlign w:val="subscript"/>
        </w:rPr>
        <w:t>REF</w:t>
      </w:r>
      <w:r>
        <w:tab/>
      </w:r>
      <w:r>
        <w:t>SS block reference frequency position</w:t>
      </w:r>
    </w:p>
    <w:p>
      <w:pPr>
        <w:pStyle w:val="63"/>
      </w:pPr>
      <w:r>
        <w:t>T(∆P)</w:t>
      </w:r>
      <w:r>
        <w:tab/>
      </w:r>
      <w:r>
        <w:t>The tolerance T(∆P) for applicable values of ∆P (values in dB)</w:t>
      </w:r>
    </w:p>
    <w:p>
      <w:pPr>
        <w:pStyle w:val="63"/>
      </w:pPr>
      <w:r>
        <w:t>TRP</w:t>
      </w:r>
      <w:r>
        <w:rPr>
          <w:vertAlign w:val="subscript"/>
        </w:rPr>
        <w:t>max</w:t>
      </w:r>
      <w:r>
        <w:tab/>
      </w:r>
      <w:r>
        <w:t>The maximum TRP for the UE power class as specified in clause 6.2.1</w:t>
      </w:r>
    </w:p>
    <w:p/>
    <w:p>
      <w:pPr>
        <w:keepNext/>
        <w:keepLines/>
        <w:pageBreakBefore w:val="0"/>
        <w:widowControl/>
        <w:kinsoku/>
        <w:wordWrap/>
        <w:overflowPunct/>
        <w:topLinePunct w:val="0"/>
        <w:autoSpaceDE/>
        <w:autoSpaceDN/>
        <w:bidi w:val="0"/>
        <w:adjustRightInd/>
        <w:snapToGrid/>
        <w:textAlignment w:val="auto"/>
        <w:rPr>
          <w:rFonts w:hint="eastAsia"/>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 xml:space="preserve">Next </w:t>
      </w:r>
      <w:r>
        <w:rPr>
          <w:b w:val="0"/>
          <w:bCs/>
          <w:color w:val="FF0000"/>
          <w:sz w:val="28"/>
          <w:szCs w:val="28"/>
          <w:lang w:eastAsia="zh-CN"/>
        </w:rPr>
        <w:t>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5"/>
      </w:pPr>
      <w:bookmarkStart w:id="47" w:name="_Toc124292253"/>
      <w:bookmarkStart w:id="48" w:name="_Toc90589082"/>
      <w:bookmarkStart w:id="49" w:name="_Toc145691225"/>
      <w:bookmarkStart w:id="50" w:name="_Toc138968009"/>
      <w:bookmarkStart w:id="51" w:name="_Toc138887102"/>
      <w:bookmarkStart w:id="52" w:name="_Toc75295707"/>
      <w:bookmarkStart w:id="53" w:name="_Toc67923044"/>
      <w:bookmarkStart w:id="54" w:name="_Toc115255459"/>
      <w:bookmarkStart w:id="55" w:name="_Toc131707410"/>
      <w:bookmarkStart w:id="56" w:name="_Toc161755522"/>
      <w:bookmarkStart w:id="57" w:name="_Toc155383166"/>
      <w:bookmarkStart w:id="58" w:name="_Toc76510132"/>
      <w:bookmarkStart w:id="59" w:name="_Toc124291890"/>
      <w:bookmarkStart w:id="60" w:name="_Toc106545642"/>
      <w:bookmarkStart w:id="61" w:name="_Toc61118248"/>
      <w:bookmarkStart w:id="62" w:name="_Toc98870084"/>
      <w:bookmarkStart w:id="63" w:name="_Toc169870338"/>
      <w:bookmarkStart w:id="64" w:name="_Toc114501164"/>
      <w:bookmarkStart w:id="65" w:name="_Toc83130836"/>
      <w:bookmarkStart w:id="66" w:name="_Toc124292958"/>
      <w:bookmarkStart w:id="67" w:name="_Toc137454168"/>
      <w:bookmarkStart w:id="68" w:name="_Toc130569200"/>
      <w:r>
        <w:t>6.2A.3.3</w:t>
      </w:r>
      <w:r>
        <w:tab/>
      </w:r>
      <w:r>
        <w:t>A-MPR for CA_NS_202</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pPr>
        <w:pStyle w:val="6"/>
      </w:pPr>
      <w:bookmarkStart w:id="69" w:name="_Toc106545643"/>
      <w:bookmarkStart w:id="70" w:name="_Toc124291891"/>
      <w:bookmarkStart w:id="71" w:name="_Toc36548133"/>
      <w:bookmarkStart w:id="72" w:name="_Toc130569201"/>
      <w:bookmarkStart w:id="73" w:name="_Toc29804563"/>
      <w:bookmarkStart w:id="74" w:name="_Toc131707411"/>
      <w:bookmarkStart w:id="75" w:name="_Toc155383167"/>
      <w:bookmarkStart w:id="76" w:name="_Toc75295708"/>
      <w:bookmarkStart w:id="77" w:name="_Toc114501165"/>
      <w:bookmarkStart w:id="78" w:name="_Toc53172486"/>
      <w:bookmarkStart w:id="79" w:name="_Toc37253351"/>
      <w:bookmarkStart w:id="80" w:name="_Toc21339346"/>
      <w:bookmarkStart w:id="81" w:name="_Toc138968010"/>
      <w:bookmarkStart w:id="82" w:name="_Toc37253683"/>
      <w:bookmarkStart w:id="83" w:name="_Toc37322637"/>
      <w:bookmarkStart w:id="84" w:name="_Toc137454169"/>
      <w:bookmarkStart w:id="85" w:name="_Toc124292254"/>
      <w:bookmarkStart w:id="86" w:name="_Toc45889505"/>
      <w:bookmarkStart w:id="87" w:name="_Toc90589083"/>
      <w:bookmarkStart w:id="88" w:name="_Toc115255460"/>
      <w:bookmarkStart w:id="89" w:name="_Toc124292959"/>
      <w:bookmarkStart w:id="90" w:name="_Toc145691226"/>
      <w:bookmarkStart w:id="91" w:name="_Toc37321452"/>
      <w:bookmarkStart w:id="92" w:name="_Toc161755523"/>
      <w:bookmarkStart w:id="93" w:name="_Toc98870085"/>
      <w:bookmarkStart w:id="94" w:name="_Toc169870339"/>
      <w:bookmarkStart w:id="95" w:name="_Toc83130837"/>
      <w:bookmarkStart w:id="96" w:name="_Toc67923045"/>
      <w:bookmarkStart w:id="97" w:name="_Toc52203696"/>
      <w:bookmarkStart w:id="98" w:name="_Toc61118249"/>
      <w:bookmarkStart w:id="99" w:name="_Toc138887103"/>
      <w:bookmarkStart w:id="100" w:name="_Toc76510133"/>
      <w:r>
        <w:t>6.2A.3.3.1</w:t>
      </w:r>
      <w:r>
        <w:tab/>
      </w:r>
      <w:r>
        <w:t>A-MPR for CA_NS_202 for power class 1</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
        <w:t>For intra-band contiguous UL CA</w:t>
      </w:r>
      <w:ins w:id="7" w:author="ZTE_Wubin" w:date="2025-09-28T10:59:24Z">
        <w:r>
          <w:rPr>
            <w:rFonts w:hint="eastAsia" w:eastAsia="宋体"/>
            <w:lang w:val="en-US" w:eastAsia="zh-CN"/>
          </w:rPr>
          <w:t xml:space="preserve"> </w:t>
        </w:r>
      </w:ins>
      <w:ins w:id="8" w:author="ZTE_Wubin" w:date="2025-09-28T10:59:24Z">
        <w:r>
          <w:rPr>
            <w:iCs/>
            <w:lang w:eastAsia="zh-CN"/>
          </w:rPr>
          <w:t xml:space="preserve">with contiguous </w:t>
        </w:r>
      </w:ins>
      <w:ins w:id="9" w:author="ZTE_Wubin" w:date="2025-09-28T10:59:24Z">
        <w:r>
          <w:rPr>
            <w:rFonts w:hint="eastAsia"/>
            <w:iCs/>
            <w:lang w:eastAsia="ja-JP"/>
          </w:rPr>
          <w:t xml:space="preserve">RB </w:t>
        </w:r>
      </w:ins>
      <w:ins w:id="10" w:author="ZTE_Wubin" w:date="2025-09-28T10:59:24Z">
        <w:r>
          <w:rPr>
            <w:iCs/>
            <w:lang w:eastAsia="zh-CN"/>
          </w:rPr>
          <w:t>allocation</w:t>
        </w:r>
      </w:ins>
      <w:r>
        <w:t>, A-MPR for CA_NS_202 shall be 11.0 dB.</w:t>
      </w:r>
    </w:p>
    <w:p>
      <w:pPr>
        <w:rPr>
          <w:iCs/>
          <w:lang w:eastAsia="zh-CN"/>
        </w:rPr>
      </w:pPr>
      <w:r>
        <w:rPr>
          <w:rFonts w:hint="eastAsia"/>
          <w:lang w:eastAsia="ja-JP"/>
        </w:rPr>
        <w:t>For</w:t>
      </w:r>
      <w:r>
        <w:rPr>
          <w:iCs/>
          <w:lang w:eastAsia="zh-CN"/>
        </w:rPr>
        <w:t xml:space="preserve"> </w:t>
      </w:r>
      <w:r>
        <w:rPr>
          <w:rFonts w:hint="eastAsia"/>
          <w:iCs/>
          <w:lang w:eastAsia="ja-JP"/>
        </w:rPr>
        <w:t xml:space="preserve">intra-band </w:t>
      </w:r>
      <w:r>
        <w:rPr>
          <w:iCs/>
          <w:lang w:eastAsia="zh-CN"/>
        </w:rPr>
        <w:t xml:space="preserve">contiguous UL CA with non-contiguous </w:t>
      </w:r>
      <w:r>
        <w:rPr>
          <w:rFonts w:hint="eastAsia"/>
          <w:iCs/>
          <w:lang w:eastAsia="ja-JP"/>
        </w:rPr>
        <w:t xml:space="preserve">RB </w:t>
      </w:r>
      <w:r>
        <w:rPr>
          <w:iCs/>
          <w:lang w:eastAsia="zh-CN"/>
        </w:rPr>
        <w:t xml:space="preserve">allocation or </w:t>
      </w:r>
      <w:r>
        <w:rPr>
          <w:rFonts w:hint="eastAsia"/>
          <w:iCs/>
          <w:lang w:eastAsia="ja-JP"/>
        </w:rPr>
        <w:t>non-contiguous</w:t>
      </w:r>
      <w:r>
        <w:rPr>
          <w:iCs/>
          <w:lang w:eastAsia="zh-CN"/>
        </w:rPr>
        <w:t xml:space="preserve"> UL CA, </w:t>
      </w:r>
      <w:r>
        <w:t xml:space="preserve">A-MPR for CA_NS_202 shall be </w:t>
      </w:r>
      <w:r>
        <w:rPr>
          <w:iCs/>
          <w:lang w:eastAsia="zh-CN"/>
        </w:rPr>
        <w:t>13.0 dB if offset frequency &lt; BW</w:t>
      </w:r>
      <w:r>
        <w:rPr>
          <w:iCs/>
          <w:vertAlign w:val="subscript"/>
          <w:lang w:eastAsia="zh-CN"/>
        </w:rPr>
        <w:t>intraCA</w:t>
      </w:r>
      <w:r>
        <w:rPr>
          <w:iCs/>
          <w:lang w:eastAsia="zh-CN"/>
        </w:rPr>
        <w:t xml:space="preserve">, 11.0 dB otherwise. </w:t>
      </w:r>
    </w:p>
    <w:p>
      <w:pPr>
        <w:pStyle w:val="77"/>
      </w:pPr>
      <w:r>
        <w:t>-</w:t>
      </w:r>
      <w:r>
        <w:tab/>
      </w:r>
      <w:r>
        <w:t xml:space="preserve">Offset frequency is defined as the frequency from the upper edge of the protected frequency range i.e. 24 GHz </w:t>
      </w:r>
      <w:r>
        <w:rPr>
          <w:rFonts w:eastAsia="Malgun Gothic"/>
        </w:rPr>
        <w:t xml:space="preserve">to </w:t>
      </w:r>
      <w:r>
        <w:t>the lower edge of the aggregated channel bandwidth of the configured UL CA.</w:t>
      </w:r>
    </w:p>
    <w:p>
      <w:pPr>
        <w:pStyle w:val="6"/>
      </w:pPr>
      <w:bookmarkStart w:id="101" w:name="_Toc124291892"/>
      <w:bookmarkStart w:id="102" w:name="_Toc83130838"/>
      <w:bookmarkStart w:id="103" w:name="_Toc138968011"/>
      <w:bookmarkStart w:id="104" w:name="_Toc75295709"/>
      <w:bookmarkStart w:id="105" w:name="_Toc145691227"/>
      <w:bookmarkStart w:id="106" w:name="_Toc131707412"/>
      <w:bookmarkStart w:id="107" w:name="_Toc37322638"/>
      <w:bookmarkStart w:id="108" w:name="_Toc124292255"/>
      <w:bookmarkStart w:id="109" w:name="_Toc115255461"/>
      <w:bookmarkStart w:id="110" w:name="_Toc67923046"/>
      <w:bookmarkStart w:id="111" w:name="_Toc21339347"/>
      <w:bookmarkStart w:id="112" w:name="_Toc114501166"/>
      <w:bookmarkStart w:id="113" w:name="_Toc124292960"/>
      <w:bookmarkStart w:id="114" w:name="_Toc169870340"/>
      <w:bookmarkStart w:id="115" w:name="_Toc45889506"/>
      <w:bookmarkStart w:id="116" w:name="_Toc37321453"/>
      <w:bookmarkStart w:id="117" w:name="_Toc36548134"/>
      <w:bookmarkStart w:id="118" w:name="_Toc137454170"/>
      <w:bookmarkStart w:id="119" w:name="_Toc90589084"/>
      <w:bookmarkStart w:id="120" w:name="_Toc61118250"/>
      <w:bookmarkStart w:id="121" w:name="_Toc37253352"/>
      <w:bookmarkStart w:id="122" w:name="_Toc76510134"/>
      <w:bookmarkStart w:id="123" w:name="_Toc106545644"/>
      <w:bookmarkStart w:id="124" w:name="_Toc53172487"/>
      <w:bookmarkStart w:id="125" w:name="_Toc98870086"/>
      <w:bookmarkStart w:id="126" w:name="_Toc138887104"/>
      <w:bookmarkStart w:id="127" w:name="_Toc37253684"/>
      <w:bookmarkStart w:id="128" w:name="_Toc52203697"/>
      <w:bookmarkStart w:id="129" w:name="_Toc155383168"/>
      <w:bookmarkStart w:id="130" w:name="_Toc161755524"/>
      <w:bookmarkStart w:id="131" w:name="_Toc29804564"/>
      <w:bookmarkStart w:id="132" w:name="_Toc130569202"/>
      <w:r>
        <w:t>6.2A.3.3.2</w:t>
      </w:r>
      <w:r>
        <w:tab/>
      </w:r>
      <w:r>
        <w:t>A-MPR for CA_NS_202 for power class 2</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
        <w:t xml:space="preserve">For </w:t>
      </w:r>
      <w:r>
        <w:rPr>
          <w:rFonts w:hint="eastAsia"/>
          <w:lang w:eastAsia="ja-JP"/>
        </w:rPr>
        <w:t>UL</w:t>
      </w:r>
      <w:r>
        <w:t xml:space="preserve"> CA, A-MPR for CA_NS_202 specified in sub-clause 6.2A.3.3.3 applies.</w:t>
      </w:r>
    </w:p>
    <w:p>
      <w:pPr>
        <w:pStyle w:val="6"/>
      </w:pPr>
      <w:bookmarkStart w:id="133" w:name="_Toc145691228"/>
      <w:bookmarkStart w:id="134" w:name="_Toc161755525"/>
      <w:bookmarkStart w:id="135" w:name="_Toc61118251"/>
      <w:bookmarkStart w:id="136" w:name="_Toc124291893"/>
      <w:bookmarkStart w:id="137" w:name="_Toc76510135"/>
      <w:bookmarkStart w:id="138" w:name="_Toc138887105"/>
      <w:bookmarkStart w:id="139" w:name="_Toc169870341"/>
      <w:bookmarkStart w:id="140" w:name="_Toc90589085"/>
      <w:bookmarkStart w:id="141" w:name="_Toc37321454"/>
      <w:bookmarkStart w:id="142" w:name="_Toc67923047"/>
      <w:bookmarkStart w:id="143" w:name="_Toc130569203"/>
      <w:bookmarkStart w:id="144" w:name="_Toc53172488"/>
      <w:bookmarkStart w:id="145" w:name="_Toc114501167"/>
      <w:bookmarkStart w:id="146" w:name="_Toc138968012"/>
      <w:bookmarkStart w:id="147" w:name="_Toc36548135"/>
      <w:bookmarkStart w:id="148" w:name="_Toc98870087"/>
      <w:bookmarkStart w:id="149" w:name="_Toc124292961"/>
      <w:bookmarkStart w:id="150" w:name="_Toc83130839"/>
      <w:bookmarkStart w:id="151" w:name="_Toc37253685"/>
      <w:bookmarkStart w:id="152" w:name="_Toc52203698"/>
      <w:bookmarkStart w:id="153" w:name="_Toc37253353"/>
      <w:bookmarkStart w:id="154" w:name="_Toc21339348"/>
      <w:bookmarkStart w:id="155" w:name="_Toc45889507"/>
      <w:bookmarkStart w:id="156" w:name="_Toc124292256"/>
      <w:bookmarkStart w:id="157" w:name="_Toc37322639"/>
      <w:bookmarkStart w:id="158" w:name="_Toc75295710"/>
      <w:bookmarkStart w:id="159" w:name="_Toc106545645"/>
      <w:bookmarkStart w:id="160" w:name="_Toc155383169"/>
      <w:bookmarkStart w:id="161" w:name="_Toc29804565"/>
      <w:bookmarkStart w:id="162" w:name="_Toc131707413"/>
      <w:bookmarkStart w:id="163" w:name="_Toc115255462"/>
      <w:bookmarkStart w:id="164" w:name="_Toc137454171"/>
      <w:r>
        <w:t>6.2A.3.3.3</w:t>
      </w:r>
      <w:r>
        <w:tab/>
      </w:r>
      <w:r>
        <w:t>A-MPR for CA_NS_202 for power class 3</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
        <w:t xml:space="preserve">For intra-band contiguous </w:t>
      </w:r>
      <w:r>
        <w:rPr>
          <w:rFonts w:hint="eastAsia"/>
          <w:lang w:eastAsia="ja-JP"/>
        </w:rPr>
        <w:t xml:space="preserve">UL </w:t>
      </w:r>
      <w:r>
        <w:t>CA</w:t>
      </w:r>
      <w:ins w:id="11" w:author="ZTE_Wubin" w:date="2025-09-28T10:59:47Z">
        <w:r>
          <w:rPr>
            <w:rFonts w:hint="eastAsia" w:eastAsia="宋体"/>
            <w:lang w:val="en-US" w:eastAsia="zh-CN"/>
          </w:rPr>
          <w:t xml:space="preserve"> </w:t>
        </w:r>
      </w:ins>
      <w:ins w:id="12" w:author="ZTE_Wubin" w:date="2025-09-28T10:59:48Z">
        <w:r>
          <w:rPr>
            <w:iCs/>
            <w:lang w:eastAsia="zh-CN"/>
          </w:rPr>
          <w:t xml:space="preserve">with contiguous </w:t>
        </w:r>
      </w:ins>
      <w:ins w:id="13" w:author="ZTE_Wubin" w:date="2025-09-28T10:59:48Z">
        <w:r>
          <w:rPr>
            <w:rFonts w:hint="eastAsia"/>
            <w:iCs/>
            <w:lang w:eastAsia="ja-JP"/>
          </w:rPr>
          <w:t xml:space="preserve">RB </w:t>
        </w:r>
      </w:ins>
      <w:ins w:id="14" w:author="ZTE_Wubin" w:date="2025-09-28T10:59:48Z">
        <w:r>
          <w:rPr>
            <w:iCs/>
            <w:lang w:eastAsia="zh-CN"/>
          </w:rPr>
          <w:t>allocation</w:t>
        </w:r>
      </w:ins>
      <w:r>
        <w:rPr>
          <w:rFonts w:hint="eastAsia"/>
          <w:lang w:eastAsia="ja-JP"/>
        </w:rPr>
        <w:t xml:space="preserve">, </w:t>
      </w:r>
      <w:r>
        <w:t xml:space="preserve">A-MPR for CA_NS_202 shall be 5.0 dB </w:t>
      </w:r>
      <w:r>
        <w:rPr>
          <w:iCs/>
          <w:lang w:eastAsia="zh-CN"/>
        </w:rPr>
        <w:t>if offset frequency &lt; BW</w:t>
      </w:r>
      <w:r>
        <w:rPr>
          <w:iCs/>
          <w:vertAlign w:val="subscript"/>
          <w:lang w:eastAsia="zh-CN"/>
        </w:rPr>
        <w:t>intraCA</w:t>
      </w:r>
      <w:r>
        <w:rPr>
          <w:iCs/>
          <w:lang w:eastAsia="zh-CN"/>
        </w:rPr>
        <w:t>, 2.0 dB otherwise.</w:t>
      </w:r>
    </w:p>
    <w:p>
      <w:pPr>
        <w:rPr>
          <w:lang w:eastAsia="zh-CN"/>
        </w:rPr>
      </w:pPr>
      <w:r>
        <w:rPr>
          <w:lang w:eastAsia="zh-CN"/>
        </w:rPr>
        <w:t xml:space="preserve">For </w:t>
      </w:r>
      <w:r>
        <w:rPr>
          <w:rFonts w:hint="eastAsia"/>
          <w:lang w:eastAsia="ja-JP"/>
        </w:rPr>
        <w:t xml:space="preserve">intra-band </w:t>
      </w:r>
      <w:r>
        <w:rPr>
          <w:lang w:eastAsia="zh-CN"/>
        </w:rPr>
        <w:t xml:space="preserve">contiguous UL CA with non-contiguous </w:t>
      </w:r>
      <w:r>
        <w:rPr>
          <w:rFonts w:hint="eastAsia"/>
          <w:lang w:eastAsia="ja-JP"/>
        </w:rPr>
        <w:t xml:space="preserve">RB </w:t>
      </w:r>
      <w:r>
        <w:rPr>
          <w:lang w:eastAsia="zh-CN"/>
        </w:rPr>
        <w:t xml:space="preserve">allocation or </w:t>
      </w:r>
      <w:r>
        <w:rPr>
          <w:rFonts w:hint="eastAsia"/>
          <w:lang w:eastAsia="ja-JP"/>
        </w:rPr>
        <w:t>non-contiguous</w:t>
      </w:r>
      <w:r>
        <w:rPr>
          <w:lang w:eastAsia="zh-CN"/>
        </w:rPr>
        <w:t xml:space="preserve"> UL CA, </w:t>
      </w:r>
      <w:r>
        <w:t>A-MPR for CA_NS_202 shall be</w:t>
      </w:r>
      <w:r>
        <w:rPr>
          <w:lang w:eastAsia="zh-CN"/>
        </w:rPr>
        <w:t xml:space="preserve"> 8.0 dB if offset frequency &lt; BW</w:t>
      </w:r>
      <w:r>
        <w:rPr>
          <w:vertAlign w:val="subscript"/>
          <w:lang w:eastAsia="zh-CN"/>
        </w:rPr>
        <w:t>intraCA</w:t>
      </w:r>
      <w:r>
        <w:rPr>
          <w:lang w:eastAsia="zh-CN"/>
        </w:rPr>
        <w:t xml:space="preserve">, 2.0 dB otherwise. </w:t>
      </w:r>
    </w:p>
    <w:p>
      <w:pPr>
        <w:pStyle w:val="77"/>
        <w:rPr>
          <w:rFonts w:eastAsia="Malgun Gothic"/>
        </w:rPr>
      </w:pPr>
      <w:r>
        <w:t>-</w:t>
      </w:r>
      <w:r>
        <w:tab/>
      </w:r>
      <w:r>
        <w:t xml:space="preserve">Offset frequency is defined as the frequency from the upper edge of the protected frequency range i.e. 24 GHz </w:t>
      </w:r>
      <w:r>
        <w:rPr>
          <w:rFonts w:eastAsia="Malgun Gothic"/>
        </w:rPr>
        <w:t xml:space="preserve">to </w:t>
      </w:r>
      <w:r>
        <w:t>the lower edge of the aggregated channel bandwidth of the configured UL CA.</w:t>
      </w:r>
    </w:p>
    <w:p>
      <w:pPr>
        <w:keepNext/>
        <w:keepLines/>
        <w:pageBreakBefore w:val="0"/>
        <w:widowControl/>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Vrinda">
    <w:altName w:val="Segoe Print"/>
    <w:panose1 w:val="00000400000000000000"/>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410371"/>
    <w:rsid w:val="004242F1"/>
    <w:rsid w:val="00475304"/>
    <w:rsid w:val="004B75B7"/>
    <w:rsid w:val="005141D9"/>
    <w:rsid w:val="0051580D"/>
    <w:rsid w:val="00547111"/>
    <w:rsid w:val="005537C6"/>
    <w:rsid w:val="00592D74"/>
    <w:rsid w:val="005E2C44"/>
    <w:rsid w:val="00621188"/>
    <w:rsid w:val="006257ED"/>
    <w:rsid w:val="00646551"/>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CE47E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994853"/>
    <w:rsid w:val="02B417F5"/>
    <w:rsid w:val="02D533B3"/>
    <w:rsid w:val="02FC3273"/>
    <w:rsid w:val="0317130C"/>
    <w:rsid w:val="034E307D"/>
    <w:rsid w:val="03B84CAB"/>
    <w:rsid w:val="047F41BD"/>
    <w:rsid w:val="049F57FE"/>
    <w:rsid w:val="04A14DB0"/>
    <w:rsid w:val="04D408FB"/>
    <w:rsid w:val="05002A44"/>
    <w:rsid w:val="05080FE1"/>
    <w:rsid w:val="051E1FF4"/>
    <w:rsid w:val="057A490C"/>
    <w:rsid w:val="05C22B02"/>
    <w:rsid w:val="05CA1F8A"/>
    <w:rsid w:val="05D22D9C"/>
    <w:rsid w:val="05E35235"/>
    <w:rsid w:val="06262C6B"/>
    <w:rsid w:val="06401F18"/>
    <w:rsid w:val="064A1761"/>
    <w:rsid w:val="0682279A"/>
    <w:rsid w:val="06FF2AEC"/>
    <w:rsid w:val="07810DE8"/>
    <w:rsid w:val="07883367"/>
    <w:rsid w:val="07A4390A"/>
    <w:rsid w:val="07AD4232"/>
    <w:rsid w:val="07BD72EF"/>
    <w:rsid w:val="07F81CA6"/>
    <w:rsid w:val="083B668E"/>
    <w:rsid w:val="08686258"/>
    <w:rsid w:val="08976DA7"/>
    <w:rsid w:val="08CC2BF1"/>
    <w:rsid w:val="08E1325B"/>
    <w:rsid w:val="08FA36D7"/>
    <w:rsid w:val="090B363A"/>
    <w:rsid w:val="09495921"/>
    <w:rsid w:val="097F12A3"/>
    <w:rsid w:val="098B471C"/>
    <w:rsid w:val="09D92C37"/>
    <w:rsid w:val="0A6F38B0"/>
    <w:rsid w:val="0A7B064D"/>
    <w:rsid w:val="0A8A603B"/>
    <w:rsid w:val="0AC076B1"/>
    <w:rsid w:val="0AF61D8A"/>
    <w:rsid w:val="0B1E54CC"/>
    <w:rsid w:val="0B3D24FE"/>
    <w:rsid w:val="0B8F3EC4"/>
    <w:rsid w:val="0BA35725"/>
    <w:rsid w:val="0BF277E3"/>
    <w:rsid w:val="0BF6772E"/>
    <w:rsid w:val="0C483CB5"/>
    <w:rsid w:val="0C6322E0"/>
    <w:rsid w:val="0C867ACA"/>
    <w:rsid w:val="0C8F6628"/>
    <w:rsid w:val="0CB35563"/>
    <w:rsid w:val="0DBA3094"/>
    <w:rsid w:val="0E713280"/>
    <w:rsid w:val="0EEC778C"/>
    <w:rsid w:val="0F022F45"/>
    <w:rsid w:val="0F1E3DC7"/>
    <w:rsid w:val="0F57085C"/>
    <w:rsid w:val="0F5F4446"/>
    <w:rsid w:val="0F6F44E2"/>
    <w:rsid w:val="0FB43951"/>
    <w:rsid w:val="0FC803F4"/>
    <w:rsid w:val="0FF643BB"/>
    <w:rsid w:val="10274164"/>
    <w:rsid w:val="10406DB9"/>
    <w:rsid w:val="10732A8B"/>
    <w:rsid w:val="1126252E"/>
    <w:rsid w:val="11D23CCC"/>
    <w:rsid w:val="11E93033"/>
    <w:rsid w:val="122570FC"/>
    <w:rsid w:val="122711D7"/>
    <w:rsid w:val="12442D06"/>
    <w:rsid w:val="12681C41"/>
    <w:rsid w:val="127647DA"/>
    <w:rsid w:val="12AA012C"/>
    <w:rsid w:val="12E45626"/>
    <w:rsid w:val="1346162F"/>
    <w:rsid w:val="134712AF"/>
    <w:rsid w:val="13A64E9F"/>
    <w:rsid w:val="13B363E0"/>
    <w:rsid w:val="13E02727"/>
    <w:rsid w:val="143040B0"/>
    <w:rsid w:val="145C01B3"/>
    <w:rsid w:val="146F4594"/>
    <w:rsid w:val="14A23AEA"/>
    <w:rsid w:val="14DE264A"/>
    <w:rsid w:val="15597D95"/>
    <w:rsid w:val="15740F9E"/>
    <w:rsid w:val="158032CC"/>
    <w:rsid w:val="158D36E8"/>
    <w:rsid w:val="159A07FF"/>
    <w:rsid w:val="15AA58DF"/>
    <w:rsid w:val="1617364B"/>
    <w:rsid w:val="163D5A89"/>
    <w:rsid w:val="175F3A1D"/>
    <w:rsid w:val="176B64FB"/>
    <w:rsid w:val="17864B27"/>
    <w:rsid w:val="17A675DA"/>
    <w:rsid w:val="17F915E3"/>
    <w:rsid w:val="180C3594"/>
    <w:rsid w:val="181C333C"/>
    <w:rsid w:val="1838494B"/>
    <w:rsid w:val="18584628"/>
    <w:rsid w:val="187831B6"/>
    <w:rsid w:val="189D20F0"/>
    <w:rsid w:val="18A577E4"/>
    <w:rsid w:val="19574DA2"/>
    <w:rsid w:val="196B4BC8"/>
    <w:rsid w:val="197C5DAD"/>
    <w:rsid w:val="19A37420"/>
    <w:rsid w:val="19D7576F"/>
    <w:rsid w:val="19FB58B2"/>
    <w:rsid w:val="1A0A00C9"/>
    <w:rsid w:val="1A87334F"/>
    <w:rsid w:val="1AC60538"/>
    <w:rsid w:val="1B165C7C"/>
    <w:rsid w:val="1B826AB2"/>
    <w:rsid w:val="1BD85D3B"/>
    <w:rsid w:val="1BE136C1"/>
    <w:rsid w:val="1BE925E1"/>
    <w:rsid w:val="1C334DB0"/>
    <w:rsid w:val="1C3402F3"/>
    <w:rsid w:val="1C8E709D"/>
    <w:rsid w:val="1C9060F5"/>
    <w:rsid w:val="1CE01DF0"/>
    <w:rsid w:val="1CEE1106"/>
    <w:rsid w:val="1D5A3013"/>
    <w:rsid w:val="1D6D19C4"/>
    <w:rsid w:val="1D6D7092"/>
    <w:rsid w:val="1DA5543D"/>
    <w:rsid w:val="1DAA14B9"/>
    <w:rsid w:val="1DD0420E"/>
    <w:rsid w:val="1DD84EE2"/>
    <w:rsid w:val="1E004446"/>
    <w:rsid w:val="1E40415A"/>
    <w:rsid w:val="1E6C4997"/>
    <w:rsid w:val="1E705728"/>
    <w:rsid w:val="1E7159F1"/>
    <w:rsid w:val="1E8424A1"/>
    <w:rsid w:val="1E95493A"/>
    <w:rsid w:val="1EBB4B79"/>
    <w:rsid w:val="1ECA499A"/>
    <w:rsid w:val="1FC4521F"/>
    <w:rsid w:val="1FE03657"/>
    <w:rsid w:val="20872B6B"/>
    <w:rsid w:val="20B865FE"/>
    <w:rsid w:val="20BD4225"/>
    <w:rsid w:val="20E71C8B"/>
    <w:rsid w:val="210D1D24"/>
    <w:rsid w:val="21265C63"/>
    <w:rsid w:val="215964CD"/>
    <w:rsid w:val="22732609"/>
    <w:rsid w:val="22EC708F"/>
    <w:rsid w:val="22F92970"/>
    <w:rsid w:val="23575154"/>
    <w:rsid w:val="23813B4D"/>
    <w:rsid w:val="238E15F3"/>
    <w:rsid w:val="23C62FBD"/>
    <w:rsid w:val="244F54A0"/>
    <w:rsid w:val="246C4A50"/>
    <w:rsid w:val="251B38EF"/>
    <w:rsid w:val="256C23F4"/>
    <w:rsid w:val="259557B7"/>
    <w:rsid w:val="25AF520F"/>
    <w:rsid w:val="25FA3DC1"/>
    <w:rsid w:val="26E4095C"/>
    <w:rsid w:val="27263790"/>
    <w:rsid w:val="27382090"/>
    <w:rsid w:val="27407ACE"/>
    <w:rsid w:val="274F5E61"/>
    <w:rsid w:val="289A25AC"/>
    <w:rsid w:val="28C064D2"/>
    <w:rsid w:val="291036E8"/>
    <w:rsid w:val="291134EF"/>
    <w:rsid w:val="2933596C"/>
    <w:rsid w:val="29884C1E"/>
    <w:rsid w:val="29BC2779"/>
    <w:rsid w:val="29EC66D5"/>
    <w:rsid w:val="2A0311A4"/>
    <w:rsid w:val="2A2C1161"/>
    <w:rsid w:val="2A6601A2"/>
    <w:rsid w:val="2A720E15"/>
    <w:rsid w:val="2A930168"/>
    <w:rsid w:val="2AF43684"/>
    <w:rsid w:val="2B400DAF"/>
    <w:rsid w:val="2B5D30B4"/>
    <w:rsid w:val="2B7C00E6"/>
    <w:rsid w:val="2B971F94"/>
    <w:rsid w:val="2B9E3B1D"/>
    <w:rsid w:val="2BAF3DB8"/>
    <w:rsid w:val="2C0C6063"/>
    <w:rsid w:val="2C2F340C"/>
    <w:rsid w:val="2C4412A8"/>
    <w:rsid w:val="2C8C5D24"/>
    <w:rsid w:val="2C8E3426"/>
    <w:rsid w:val="2CEA63DA"/>
    <w:rsid w:val="2CEB2B60"/>
    <w:rsid w:val="2D021ECA"/>
    <w:rsid w:val="2D3E35CA"/>
    <w:rsid w:val="2DA7482A"/>
    <w:rsid w:val="2DB85492"/>
    <w:rsid w:val="2DD706D3"/>
    <w:rsid w:val="2E12144A"/>
    <w:rsid w:val="2E1C51B6"/>
    <w:rsid w:val="2E1E7245"/>
    <w:rsid w:val="2E9229F1"/>
    <w:rsid w:val="2EA2760D"/>
    <w:rsid w:val="2F026F9A"/>
    <w:rsid w:val="2F476681"/>
    <w:rsid w:val="2F6A4E58"/>
    <w:rsid w:val="2F770ABE"/>
    <w:rsid w:val="2F7E10A3"/>
    <w:rsid w:val="30316E1F"/>
    <w:rsid w:val="30FB1D6B"/>
    <w:rsid w:val="31070CD3"/>
    <w:rsid w:val="313A6116"/>
    <w:rsid w:val="31BE3327"/>
    <w:rsid w:val="31D71662"/>
    <w:rsid w:val="31F46B28"/>
    <w:rsid w:val="32125567"/>
    <w:rsid w:val="3225577C"/>
    <w:rsid w:val="32422082"/>
    <w:rsid w:val="328A6C2A"/>
    <w:rsid w:val="32A75045"/>
    <w:rsid w:val="32B545C0"/>
    <w:rsid w:val="32D44E75"/>
    <w:rsid w:val="3300373A"/>
    <w:rsid w:val="332116F0"/>
    <w:rsid w:val="33675BC8"/>
    <w:rsid w:val="33BC7371"/>
    <w:rsid w:val="34432ACD"/>
    <w:rsid w:val="34A80273"/>
    <w:rsid w:val="34EA56BA"/>
    <w:rsid w:val="34FA0F76"/>
    <w:rsid w:val="353F390D"/>
    <w:rsid w:val="356649A7"/>
    <w:rsid w:val="35676DAA"/>
    <w:rsid w:val="35D579E0"/>
    <w:rsid w:val="35D60A12"/>
    <w:rsid w:val="35EF7FCC"/>
    <w:rsid w:val="36491F1D"/>
    <w:rsid w:val="370C54DE"/>
    <w:rsid w:val="37EE39E7"/>
    <w:rsid w:val="387A56B5"/>
    <w:rsid w:val="387E7477"/>
    <w:rsid w:val="397D02DA"/>
    <w:rsid w:val="39CA51D3"/>
    <w:rsid w:val="39FB6A12"/>
    <w:rsid w:val="3A063F42"/>
    <w:rsid w:val="3A226802"/>
    <w:rsid w:val="3A3F1B1E"/>
    <w:rsid w:val="3A717D6E"/>
    <w:rsid w:val="3A9337A6"/>
    <w:rsid w:val="3B044D5F"/>
    <w:rsid w:val="3B364319"/>
    <w:rsid w:val="3BCD002B"/>
    <w:rsid w:val="3C026A55"/>
    <w:rsid w:val="3C2E6DCB"/>
    <w:rsid w:val="3C874EDB"/>
    <w:rsid w:val="3C985175"/>
    <w:rsid w:val="3CF76792"/>
    <w:rsid w:val="3D045B29"/>
    <w:rsid w:val="3D2F28A7"/>
    <w:rsid w:val="3D677DCC"/>
    <w:rsid w:val="3D6F51D8"/>
    <w:rsid w:val="3DF33052"/>
    <w:rsid w:val="3E185FAA"/>
    <w:rsid w:val="3E3B2BE9"/>
    <w:rsid w:val="3E44651F"/>
    <w:rsid w:val="3E524C2F"/>
    <w:rsid w:val="3E59645B"/>
    <w:rsid w:val="3EEB1561"/>
    <w:rsid w:val="3EF562D9"/>
    <w:rsid w:val="3F6A2E3E"/>
    <w:rsid w:val="3F964E60"/>
    <w:rsid w:val="3FD32444"/>
    <w:rsid w:val="40325CE1"/>
    <w:rsid w:val="40574C1C"/>
    <w:rsid w:val="4085134B"/>
    <w:rsid w:val="409A7621"/>
    <w:rsid w:val="40DE3BFB"/>
    <w:rsid w:val="40FD66AE"/>
    <w:rsid w:val="41132389"/>
    <w:rsid w:val="41284F74"/>
    <w:rsid w:val="414B422F"/>
    <w:rsid w:val="41A95E77"/>
    <w:rsid w:val="41B55E5D"/>
    <w:rsid w:val="426062F6"/>
    <w:rsid w:val="42737515"/>
    <w:rsid w:val="42870F07"/>
    <w:rsid w:val="436E2C30"/>
    <w:rsid w:val="43A538C3"/>
    <w:rsid w:val="44165FA2"/>
    <w:rsid w:val="44757F5F"/>
    <w:rsid w:val="447F62F0"/>
    <w:rsid w:val="451F4B74"/>
    <w:rsid w:val="454C693D"/>
    <w:rsid w:val="4568626D"/>
    <w:rsid w:val="4664740A"/>
    <w:rsid w:val="4666290D"/>
    <w:rsid w:val="46677793"/>
    <w:rsid w:val="46752F28"/>
    <w:rsid w:val="467A73AF"/>
    <w:rsid w:val="474612E7"/>
    <w:rsid w:val="475A1053"/>
    <w:rsid w:val="47716C71"/>
    <w:rsid w:val="47745049"/>
    <w:rsid w:val="47AB2FA4"/>
    <w:rsid w:val="47EA3CEF"/>
    <w:rsid w:val="48605F4B"/>
    <w:rsid w:val="488D5B16"/>
    <w:rsid w:val="48911F9D"/>
    <w:rsid w:val="48F17A38"/>
    <w:rsid w:val="49061651"/>
    <w:rsid w:val="494E2350"/>
    <w:rsid w:val="49901EC0"/>
    <w:rsid w:val="49F031DE"/>
    <w:rsid w:val="4A2F2CC3"/>
    <w:rsid w:val="4B3B1EFC"/>
    <w:rsid w:val="4B8F7407"/>
    <w:rsid w:val="4BAC56B3"/>
    <w:rsid w:val="4BEC649C"/>
    <w:rsid w:val="4C596AD0"/>
    <w:rsid w:val="4CB86D02"/>
    <w:rsid w:val="4D5137E5"/>
    <w:rsid w:val="4DAE5A6A"/>
    <w:rsid w:val="4DCD4433"/>
    <w:rsid w:val="4DE10ED6"/>
    <w:rsid w:val="4DF571F5"/>
    <w:rsid w:val="4E2373C0"/>
    <w:rsid w:val="4E563EDB"/>
    <w:rsid w:val="4E8406DF"/>
    <w:rsid w:val="4E9179F4"/>
    <w:rsid w:val="4F311446"/>
    <w:rsid w:val="4FA07BB2"/>
    <w:rsid w:val="4FE0099B"/>
    <w:rsid w:val="4FFF5CD9"/>
    <w:rsid w:val="502F60D4"/>
    <w:rsid w:val="5043249A"/>
    <w:rsid w:val="50914F3C"/>
    <w:rsid w:val="511665B4"/>
    <w:rsid w:val="52016097"/>
    <w:rsid w:val="525635A3"/>
    <w:rsid w:val="52CD0168"/>
    <w:rsid w:val="52D84BFF"/>
    <w:rsid w:val="52FE1CBE"/>
    <w:rsid w:val="53E45D42"/>
    <w:rsid w:val="540632E9"/>
    <w:rsid w:val="54214C4D"/>
    <w:rsid w:val="54525967"/>
    <w:rsid w:val="54704F4A"/>
    <w:rsid w:val="54D56E3A"/>
    <w:rsid w:val="54E66898"/>
    <w:rsid w:val="54EA55DA"/>
    <w:rsid w:val="55000F83"/>
    <w:rsid w:val="551A792E"/>
    <w:rsid w:val="554C3600"/>
    <w:rsid w:val="559248AA"/>
    <w:rsid w:val="55A64F94"/>
    <w:rsid w:val="55BE6DB7"/>
    <w:rsid w:val="55D6129C"/>
    <w:rsid w:val="56BB1258"/>
    <w:rsid w:val="56BF7C5F"/>
    <w:rsid w:val="57503CCA"/>
    <w:rsid w:val="575823DC"/>
    <w:rsid w:val="5775228B"/>
    <w:rsid w:val="57794E2C"/>
    <w:rsid w:val="57CF3CD5"/>
    <w:rsid w:val="57ED38EF"/>
    <w:rsid w:val="58821BF9"/>
    <w:rsid w:val="58A23677"/>
    <w:rsid w:val="5969202A"/>
    <w:rsid w:val="5A2921FA"/>
    <w:rsid w:val="5A413124"/>
    <w:rsid w:val="5A55501F"/>
    <w:rsid w:val="5A835D8B"/>
    <w:rsid w:val="5A8A0F99"/>
    <w:rsid w:val="5AF96664"/>
    <w:rsid w:val="5B1B0888"/>
    <w:rsid w:val="5B2F325F"/>
    <w:rsid w:val="5B7B6323"/>
    <w:rsid w:val="5BE659D3"/>
    <w:rsid w:val="5C140AA0"/>
    <w:rsid w:val="5C1703A7"/>
    <w:rsid w:val="5C840D54"/>
    <w:rsid w:val="5CBF56B6"/>
    <w:rsid w:val="5D934795"/>
    <w:rsid w:val="5DEE7DDB"/>
    <w:rsid w:val="5E2B43EC"/>
    <w:rsid w:val="5E66256E"/>
    <w:rsid w:val="5F6A0B17"/>
    <w:rsid w:val="5FAF7F87"/>
    <w:rsid w:val="5FEF49B4"/>
    <w:rsid w:val="5FF7588E"/>
    <w:rsid w:val="5FF87482"/>
    <w:rsid w:val="607138C8"/>
    <w:rsid w:val="60D07165"/>
    <w:rsid w:val="60ED4034"/>
    <w:rsid w:val="60FA2528"/>
    <w:rsid w:val="618D7518"/>
    <w:rsid w:val="619067C6"/>
    <w:rsid w:val="622A069B"/>
    <w:rsid w:val="626910C3"/>
    <w:rsid w:val="628B3A00"/>
    <w:rsid w:val="629D6D1D"/>
    <w:rsid w:val="62F35B65"/>
    <w:rsid w:val="62F83BE3"/>
    <w:rsid w:val="63064376"/>
    <w:rsid w:val="63660521"/>
    <w:rsid w:val="63731937"/>
    <w:rsid w:val="637569B7"/>
    <w:rsid w:val="63A7308B"/>
    <w:rsid w:val="63FB6398"/>
    <w:rsid w:val="647E786B"/>
    <w:rsid w:val="65565350"/>
    <w:rsid w:val="656839B7"/>
    <w:rsid w:val="65962FBF"/>
    <w:rsid w:val="65AE7F5D"/>
    <w:rsid w:val="65B243E4"/>
    <w:rsid w:val="65DB0B0B"/>
    <w:rsid w:val="66AD1184"/>
    <w:rsid w:val="66C8452B"/>
    <w:rsid w:val="676F1242"/>
    <w:rsid w:val="67714745"/>
    <w:rsid w:val="67762DCB"/>
    <w:rsid w:val="68556077"/>
    <w:rsid w:val="68AC611E"/>
    <w:rsid w:val="68CA23F8"/>
    <w:rsid w:val="69274D10"/>
    <w:rsid w:val="6A705FAC"/>
    <w:rsid w:val="6A9042E2"/>
    <w:rsid w:val="6ADB0EDF"/>
    <w:rsid w:val="6B2D5466"/>
    <w:rsid w:val="6B585A3A"/>
    <w:rsid w:val="6B632885"/>
    <w:rsid w:val="6B6B2D4C"/>
    <w:rsid w:val="6B712159"/>
    <w:rsid w:val="6B9D66C4"/>
    <w:rsid w:val="6BF75464"/>
    <w:rsid w:val="6C2160B6"/>
    <w:rsid w:val="6C224D70"/>
    <w:rsid w:val="6C2F12AE"/>
    <w:rsid w:val="6C72227A"/>
    <w:rsid w:val="6C7E24CF"/>
    <w:rsid w:val="6CFE56E1"/>
    <w:rsid w:val="6DA50556"/>
    <w:rsid w:val="6DA74875"/>
    <w:rsid w:val="6DA95E85"/>
    <w:rsid w:val="6DF17154"/>
    <w:rsid w:val="6DF3366F"/>
    <w:rsid w:val="6E08027D"/>
    <w:rsid w:val="6E7724CB"/>
    <w:rsid w:val="6EB3220D"/>
    <w:rsid w:val="6F4A141A"/>
    <w:rsid w:val="6F891B60"/>
    <w:rsid w:val="6FE365A4"/>
    <w:rsid w:val="70046180"/>
    <w:rsid w:val="702B4594"/>
    <w:rsid w:val="702C2015"/>
    <w:rsid w:val="70A132D9"/>
    <w:rsid w:val="70C62214"/>
    <w:rsid w:val="71D2144C"/>
    <w:rsid w:val="720D7FAC"/>
    <w:rsid w:val="72270B56"/>
    <w:rsid w:val="722E2C58"/>
    <w:rsid w:val="72526A26"/>
    <w:rsid w:val="72532C9F"/>
    <w:rsid w:val="72CB45BE"/>
    <w:rsid w:val="73741F51"/>
    <w:rsid w:val="738D621C"/>
    <w:rsid w:val="747C21A6"/>
    <w:rsid w:val="753C2362"/>
    <w:rsid w:val="75650E4A"/>
    <w:rsid w:val="761E6F0A"/>
    <w:rsid w:val="7633660A"/>
    <w:rsid w:val="76C375E1"/>
    <w:rsid w:val="773A7C2A"/>
    <w:rsid w:val="77C51D8C"/>
    <w:rsid w:val="78902B92"/>
    <w:rsid w:val="78F148D9"/>
    <w:rsid w:val="79861E73"/>
    <w:rsid w:val="7A4B4461"/>
    <w:rsid w:val="7A527E3C"/>
    <w:rsid w:val="7A8D259F"/>
    <w:rsid w:val="7A8F5AA2"/>
    <w:rsid w:val="7AB855E2"/>
    <w:rsid w:val="7AC0183C"/>
    <w:rsid w:val="7B7E3E42"/>
    <w:rsid w:val="7B8008AE"/>
    <w:rsid w:val="7B9E7E5E"/>
    <w:rsid w:val="7C0F1417"/>
    <w:rsid w:val="7C343BBC"/>
    <w:rsid w:val="7C846E57"/>
    <w:rsid w:val="7C9E2D96"/>
    <w:rsid w:val="7CEF6506"/>
    <w:rsid w:val="7CF84C17"/>
    <w:rsid w:val="7D214757"/>
    <w:rsid w:val="7D2448DB"/>
    <w:rsid w:val="7D2569E0"/>
    <w:rsid w:val="7DAB7E88"/>
    <w:rsid w:val="7E0C3DB5"/>
    <w:rsid w:val="7E4E00D8"/>
    <w:rsid w:val="7E5500C2"/>
    <w:rsid w:val="7E6F7C7C"/>
    <w:rsid w:val="7F2B5E31"/>
    <w:rsid w:val="7F81683F"/>
    <w:rsid w:val="7F8B3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table" w:customStyle="1" w:styleId="85">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2025-10-17T06:51:37Z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